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Mkatabulky"/>
        <w:tblW w:w="9098" w:type="dxa"/>
        <w:tblLook w:val="04A0" w:firstRow="1" w:lastRow="0" w:firstColumn="1" w:lastColumn="0" w:noHBand="0" w:noVBand="1"/>
      </w:tblPr>
      <w:tblGrid>
        <w:gridCol w:w="4549"/>
        <w:gridCol w:w="4549"/>
      </w:tblGrid>
      <w:tr w:rsidR="000972EF" w14:paraId="30B3A7E2" w14:textId="77777777" w:rsidTr="00865185">
        <w:trPr>
          <w:trHeight w:val="1975"/>
        </w:trPr>
        <w:tc>
          <w:tcPr>
            <w:tcW w:w="4549" w:type="dxa"/>
          </w:tcPr>
          <w:p w14:paraId="4C1C9167" w14:textId="67575845" w:rsidR="000972EF" w:rsidRPr="000972EF" w:rsidRDefault="004D772C">
            <w:pPr>
              <w:rPr>
                <w:rFonts w:ascii="Microsoft Sans Serif" w:hAnsi="Microsoft Sans Serif" w:cs="Microsoft Sans Serif"/>
                <w:sz w:val="36"/>
                <w:szCs w:val="48"/>
              </w:rPr>
            </w:pPr>
            <w:r>
              <w:rPr>
                <w:rFonts w:ascii="Microsoft Sans Serif" w:hAnsi="Microsoft Sans Serif" w:cs="Microsoft Sans Serif"/>
                <w:sz w:val="36"/>
                <w:szCs w:val="48"/>
              </w:rPr>
              <w:t>Belgický ovčák</w:t>
            </w:r>
            <w:r w:rsidR="00FF1619">
              <w:rPr>
                <w:rFonts w:ascii="Microsoft Sans Serif" w:hAnsi="Microsoft Sans Serif" w:cs="Microsoft Sans Serif"/>
                <w:sz w:val="36"/>
                <w:szCs w:val="48"/>
              </w:rPr>
              <w:t>/</w:t>
            </w:r>
            <w:r>
              <w:rPr>
                <w:rFonts w:ascii="Microsoft Sans Serif" w:hAnsi="Microsoft Sans Serif" w:cs="Microsoft Sans Serif"/>
                <w:sz w:val="36"/>
                <w:szCs w:val="48"/>
              </w:rPr>
              <w:t>Laekenois</w:t>
            </w:r>
          </w:p>
        </w:tc>
        <w:tc>
          <w:tcPr>
            <w:tcW w:w="4549" w:type="dxa"/>
          </w:tcPr>
          <w:p w14:paraId="7F02FD12" w14:textId="18BA8191" w:rsidR="000972EF" w:rsidRPr="000972EF" w:rsidRDefault="000420A4">
            <w:pPr>
              <w:rPr>
                <w:rFonts w:ascii="Microsoft Sans Serif" w:hAnsi="Microsoft Sans Serif" w:cs="Microsoft Sans Serif"/>
                <w:sz w:val="36"/>
                <w:szCs w:val="48"/>
              </w:rPr>
            </w:pPr>
            <w:r>
              <w:rPr>
                <w:rFonts w:ascii="Microsoft Sans Serif" w:hAnsi="Microsoft Sans Serif" w:cs="Microsoft Sans Serif"/>
                <w:noProof/>
                <w:sz w:val="36"/>
                <w:szCs w:val="48"/>
              </w:rPr>
              <mc:AlternateContent>
                <mc:Choice Requires="wpg">
                  <w:drawing>
                    <wp:inline distT="0" distB="0" distL="0" distR="0" wp14:anchorId="4609569E" wp14:editId="65E61F37">
                      <wp:extent cx="1889760" cy="1988820"/>
                      <wp:effectExtent l="0" t="0" r="0" b="0"/>
                      <wp:docPr id="1297282423" name="Skupina 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889760" cy="1988820"/>
                                <a:chOff x="0" y="0"/>
                                <a:chExt cx="3695700" cy="418909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997369637" name="Obrázek 5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  <a:ext uri="{837473B0-CC2E-450A-ABE3-18F120FF3D39}">
                                      <a1611:picAttrSrcUrl xmlns:a1611="http://schemas.microsoft.com/office/drawing/2016/11/main" r:id="rId8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695700" cy="381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38225780" name="Textové pole 6"/>
                              <wps:cNvSpPr txBox="1"/>
                              <wps:spPr>
                                <a:xfrm>
                                  <a:off x="0" y="3810000"/>
                                  <a:ext cx="3695700" cy="379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prstClr val="white"/>
                                </a:solidFill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D2BF52F" w14:textId="479AE2A2" w:rsidR="000420A4" w:rsidRPr="000420A4" w:rsidRDefault="000420A4" w:rsidP="000420A4">
                                    <w:pPr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609569E" id="Skupina 7" o:spid="_x0000_s1026" style="width:148.8pt;height:156.6pt;mso-position-horizontal-relative:char;mso-position-vertical-relative:line" coordsize="36957,41890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Obrázek 5" o:spid="_x0000_s1027" type="#_x0000_t75" style="position:absolute;width:36957;height:381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">
                        <v:imagedata r:id="rId9" o:title=""/>
                      </v:shape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ové pole 6" o:spid="_x0000_s1028" type="#_x0000_t202" style="position:absolute;top:38100;width:36957;height:37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" stroked="f">
                        <v:textbox>
                          <w:txbxContent>
                            <w:p w14:paraId="5D2BF52F" w14:textId="479AE2A2" w:rsidR="000420A4" w:rsidRPr="000420A4" w:rsidRDefault="000420A4" w:rsidP="000420A4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</w:tc>
      </w:tr>
    </w:tbl>
    <w:p w14:paraId="773C44D1" w14:textId="6609250D" w:rsidR="000972EF" w:rsidRPr="006A6FB0" w:rsidRDefault="000972EF" w:rsidP="006A6FB0">
      <w:pPr>
        <w:spacing w:before="200"/>
        <w:jc w:val="center"/>
        <w:rPr>
          <w:rFonts w:ascii="Microsoft Sans Serif" w:hAnsi="Microsoft Sans Serif" w:cs="Microsoft Sans Serif"/>
          <w:b/>
          <w:bCs/>
          <w:sz w:val="28"/>
          <w:szCs w:val="40"/>
          <w:u w:val="single"/>
        </w:rPr>
      </w:pPr>
      <w:r w:rsidRPr="006A6FB0">
        <w:rPr>
          <w:rFonts w:ascii="Microsoft Sans Serif" w:hAnsi="Microsoft Sans Serif" w:cs="Microsoft Sans Serif"/>
          <w:b/>
          <w:bCs/>
          <w:sz w:val="28"/>
          <w:szCs w:val="40"/>
          <w:u w:val="single"/>
        </w:rPr>
        <w:t xml:space="preserve">Známé nebo předpokládané dědičné oční </w:t>
      </w:r>
      <w:r w:rsidR="00402988">
        <w:rPr>
          <w:rFonts w:ascii="Microsoft Sans Serif" w:hAnsi="Microsoft Sans Serif" w:cs="Microsoft Sans Serif"/>
          <w:b/>
          <w:bCs/>
          <w:sz w:val="28"/>
          <w:szCs w:val="40"/>
          <w:u w:val="single"/>
        </w:rPr>
        <w:t>vady</w:t>
      </w:r>
    </w:p>
    <w:tbl>
      <w:tblPr>
        <w:tblStyle w:val="Mkatabulky"/>
        <w:tblW w:w="9146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806"/>
        <w:gridCol w:w="2234"/>
        <w:gridCol w:w="2029"/>
        <w:gridCol w:w="2018"/>
        <w:gridCol w:w="2059"/>
      </w:tblGrid>
      <w:tr w:rsidR="006A6FB0" w14:paraId="0DBBDAB2" w14:textId="77777777" w:rsidTr="00FF1619">
        <w:trPr>
          <w:trHeight w:val="873"/>
        </w:trPr>
        <w:tc>
          <w:tcPr>
            <w:tcW w:w="806" w:type="dxa"/>
          </w:tcPr>
          <w:p w14:paraId="5E28FD36" w14:textId="77777777" w:rsidR="000972EF" w:rsidRPr="000972EF" w:rsidRDefault="000972EF" w:rsidP="000972EF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</w:p>
        </w:tc>
        <w:tc>
          <w:tcPr>
            <w:tcW w:w="2234" w:type="dxa"/>
            <w:vAlign w:val="center"/>
          </w:tcPr>
          <w:p w14:paraId="6586E10C" w14:textId="77777777" w:rsidR="000972EF" w:rsidRPr="000972EF" w:rsidRDefault="006A6FB0" w:rsidP="006A6FB0">
            <w:pPr>
              <w:jc w:val="center"/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Diagnóza</w:t>
            </w:r>
          </w:p>
        </w:tc>
        <w:tc>
          <w:tcPr>
            <w:tcW w:w="2029" w:type="dxa"/>
            <w:vAlign w:val="center"/>
          </w:tcPr>
          <w:p w14:paraId="027480CD" w14:textId="77F2F70A" w:rsidR="000972EF" w:rsidRPr="000972EF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Komentáře k diagnóze</w:t>
            </w:r>
          </w:p>
        </w:tc>
        <w:tc>
          <w:tcPr>
            <w:tcW w:w="2018" w:type="dxa"/>
            <w:vAlign w:val="center"/>
          </w:tcPr>
          <w:p w14:paraId="6D5B9635" w14:textId="77777777" w:rsidR="000972EF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Genetický test</w:t>
            </w:r>
          </w:p>
          <w:p w14:paraId="4A7DDA1D" w14:textId="299006D0" w:rsidR="00A317E5" w:rsidRPr="000972EF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dědičnost</w:t>
            </w:r>
          </w:p>
        </w:tc>
        <w:tc>
          <w:tcPr>
            <w:tcW w:w="2059" w:type="dxa"/>
            <w:vAlign w:val="center"/>
          </w:tcPr>
          <w:p w14:paraId="592579BB" w14:textId="01BC41AC" w:rsidR="000972EF" w:rsidRPr="000972EF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Doporučení k chovu</w:t>
            </w:r>
          </w:p>
        </w:tc>
      </w:tr>
      <w:tr w:rsidR="006A6FB0" w14:paraId="5C9765AD" w14:textId="77777777" w:rsidTr="00A901F0">
        <w:trPr>
          <w:cantSplit/>
          <w:trHeight w:val="1134"/>
        </w:trPr>
        <w:tc>
          <w:tcPr>
            <w:tcW w:w="806" w:type="dxa"/>
            <w:vAlign w:val="center"/>
          </w:tcPr>
          <w:p w14:paraId="7AC19762" w14:textId="77777777" w:rsidR="000972EF" w:rsidRPr="006A6FB0" w:rsidRDefault="006A6FB0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A</w:t>
            </w:r>
          </w:p>
        </w:tc>
        <w:tc>
          <w:tcPr>
            <w:tcW w:w="2234" w:type="dxa"/>
          </w:tcPr>
          <w:p w14:paraId="6FD977B2" w14:textId="27CE7081" w:rsidR="000972EF" w:rsidRPr="00865185" w:rsidRDefault="00FF1619" w:rsidP="00A901F0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Distichiáza</w:t>
            </w:r>
          </w:p>
        </w:tc>
        <w:tc>
          <w:tcPr>
            <w:tcW w:w="2029" w:type="dxa"/>
          </w:tcPr>
          <w:p w14:paraId="04D1D37D" w14:textId="77777777" w:rsidR="000972EF" w:rsidRPr="00865185" w:rsidRDefault="000972EF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2018" w:type="dxa"/>
          </w:tcPr>
          <w:p w14:paraId="00AB2493" w14:textId="4A54F2CB" w:rsidR="00667825" w:rsidRPr="00865185" w:rsidRDefault="004D772C" w:rsidP="00FF1619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59" w:type="dxa"/>
          </w:tcPr>
          <w:p w14:paraId="40A6DDCA" w14:textId="0A49DC38" w:rsidR="000972EF" w:rsidRPr="00865185" w:rsidRDefault="00D06550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Chov na zvážení, v případě zaškrtnutí políčka „závažný/severe“ NE</w:t>
            </w:r>
          </w:p>
        </w:tc>
      </w:tr>
      <w:tr w:rsidR="006A6FB0" w14:paraId="3949BCFD" w14:textId="77777777" w:rsidTr="00A901F0">
        <w:trPr>
          <w:cantSplit/>
          <w:trHeight w:val="1134"/>
        </w:trPr>
        <w:tc>
          <w:tcPr>
            <w:tcW w:w="806" w:type="dxa"/>
            <w:vAlign w:val="center"/>
          </w:tcPr>
          <w:p w14:paraId="3724743E" w14:textId="77777777" w:rsidR="000972EF" w:rsidRPr="006A6FB0" w:rsidRDefault="006A6FB0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B</w:t>
            </w:r>
          </w:p>
        </w:tc>
        <w:tc>
          <w:tcPr>
            <w:tcW w:w="2234" w:type="dxa"/>
          </w:tcPr>
          <w:p w14:paraId="0C8C3290" w14:textId="771BCF3A" w:rsidR="000972EF" w:rsidRPr="00865185" w:rsidRDefault="004D772C" w:rsidP="00A901F0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Korneální dystrofie – epiteliální/ stromální</w:t>
            </w:r>
          </w:p>
        </w:tc>
        <w:tc>
          <w:tcPr>
            <w:tcW w:w="2029" w:type="dxa"/>
          </w:tcPr>
          <w:p w14:paraId="797C6F16" w14:textId="77777777" w:rsidR="000972EF" w:rsidRPr="00865185" w:rsidRDefault="000972EF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2018" w:type="dxa"/>
          </w:tcPr>
          <w:p w14:paraId="35BEA8B6" w14:textId="648E836E" w:rsidR="00667825" w:rsidRPr="00865185" w:rsidRDefault="00754812" w:rsidP="00FF1619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59" w:type="dxa"/>
          </w:tcPr>
          <w:p w14:paraId="6E5B228F" w14:textId="65D8FB05" w:rsidR="000972EF" w:rsidRPr="00865185" w:rsidRDefault="00D13805" w:rsidP="00D13805">
            <w:pPr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NEChov na zvážení, v případě zaškrtnutí políčka „závažný/severe“ NE</w:t>
            </w:r>
          </w:p>
        </w:tc>
      </w:tr>
      <w:tr w:rsidR="006A6FB0" w14:paraId="34A2F2DB" w14:textId="77777777" w:rsidTr="00A901F0">
        <w:trPr>
          <w:cantSplit/>
          <w:trHeight w:val="1134"/>
        </w:trPr>
        <w:tc>
          <w:tcPr>
            <w:tcW w:w="806" w:type="dxa"/>
            <w:vAlign w:val="center"/>
          </w:tcPr>
          <w:p w14:paraId="5CE40542" w14:textId="77777777" w:rsidR="000972EF" w:rsidRPr="006A6FB0" w:rsidRDefault="006A6FB0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C</w:t>
            </w:r>
          </w:p>
        </w:tc>
        <w:tc>
          <w:tcPr>
            <w:tcW w:w="2234" w:type="dxa"/>
          </w:tcPr>
          <w:p w14:paraId="32AA9C87" w14:textId="020A610C" w:rsidR="00D06550" w:rsidRPr="00865185" w:rsidRDefault="00A901F0" w:rsidP="00A901F0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PPM</w:t>
            </w:r>
          </w:p>
        </w:tc>
        <w:tc>
          <w:tcPr>
            <w:tcW w:w="2029" w:type="dxa"/>
          </w:tcPr>
          <w:p w14:paraId="5643C1EE" w14:textId="7D50CB38" w:rsidR="000972EF" w:rsidRPr="00865185" w:rsidRDefault="00D13805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Iri-iris</w:t>
            </w:r>
          </w:p>
        </w:tc>
        <w:tc>
          <w:tcPr>
            <w:tcW w:w="2018" w:type="dxa"/>
          </w:tcPr>
          <w:p w14:paraId="0073ADF8" w14:textId="0949EA16" w:rsidR="00667825" w:rsidRPr="00865185" w:rsidRDefault="00754812" w:rsidP="00FF1619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59" w:type="dxa"/>
          </w:tcPr>
          <w:p w14:paraId="70E5A2C9" w14:textId="7B4F1204" w:rsidR="000972EF" w:rsidRPr="00865185" w:rsidRDefault="00754812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Chov na zvážení</w:t>
            </w:r>
          </w:p>
        </w:tc>
      </w:tr>
      <w:tr w:rsidR="006A6FB0" w14:paraId="3EBF8B2B" w14:textId="77777777" w:rsidTr="00A901F0">
        <w:trPr>
          <w:cantSplit/>
          <w:trHeight w:val="1134"/>
        </w:trPr>
        <w:tc>
          <w:tcPr>
            <w:tcW w:w="806" w:type="dxa"/>
            <w:vAlign w:val="center"/>
          </w:tcPr>
          <w:p w14:paraId="6A4B87E9" w14:textId="77777777" w:rsidR="000972EF" w:rsidRPr="006A6FB0" w:rsidRDefault="006A6FB0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D</w:t>
            </w:r>
          </w:p>
        </w:tc>
        <w:tc>
          <w:tcPr>
            <w:tcW w:w="2234" w:type="dxa"/>
          </w:tcPr>
          <w:p w14:paraId="6EA9D301" w14:textId="44160990" w:rsidR="000972EF" w:rsidRPr="00A901F0" w:rsidRDefault="004D772C" w:rsidP="00A901F0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Retinální </w:t>
            </w:r>
            <w:r w:rsidR="00A901F0">
              <w:rPr>
                <w:rFonts w:ascii="Microsoft Sans Serif" w:hAnsi="Microsoft Sans Serif" w:cs="Microsoft Sans Serif"/>
                <w:sz w:val="22"/>
                <w:szCs w:val="32"/>
              </w:rPr>
              <w:t>dysplazie – Foldy</w:t>
            </w:r>
            <w:r w:rsidR="00D06550" w:rsidRPr="00A901F0">
              <w:rPr>
                <w:rFonts w:ascii="Microsoft Sans Serif" w:hAnsi="Microsoft Sans Serif" w:cs="Microsoft Sans Serif"/>
                <w:sz w:val="22"/>
                <w:szCs w:val="32"/>
              </w:rPr>
              <w:t>/záhyby</w:t>
            </w:r>
          </w:p>
        </w:tc>
        <w:tc>
          <w:tcPr>
            <w:tcW w:w="2029" w:type="dxa"/>
          </w:tcPr>
          <w:p w14:paraId="0410B3A5" w14:textId="77777777" w:rsidR="000972EF" w:rsidRPr="00865185" w:rsidRDefault="000972EF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2018" w:type="dxa"/>
          </w:tcPr>
          <w:p w14:paraId="0FC8722C" w14:textId="01D550E8" w:rsidR="00667825" w:rsidRPr="00865185" w:rsidRDefault="00754812" w:rsidP="00FF1619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59" w:type="dxa"/>
          </w:tcPr>
          <w:p w14:paraId="17D0C26D" w14:textId="2373309F" w:rsidR="000972EF" w:rsidRPr="00865185" w:rsidRDefault="00754812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Chov na zvážení</w:t>
            </w:r>
          </w:p>
        </w:tc>
      </w:tr>
      <w:tr w:rsidR="00865185" w14:paraId="10A935A8" w14:textId="77777777" w:rsidTr="00A901F0">
        <w:trPr>
          <w:cantSplit/>
          <w:trHeight w:val="1134"/>
        </w:trPr>
        <w:tc>
          <w:tcPr>
            <w:tcW w:w="806" w:type="dxa"/>
            <w:vAlign w:val="center"/>
          </w:tcPr>
          <w:p w14:paraId="554AB39B" w14:textId="77777777" w:rsidR="00865185" w:rsidRDefault="00865185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E</w:t>
            </w:r>
          </w:p>
        </w:tc>
        <w:tc>
          <w:tcPr>
            <w:tcW w:w="2234" w:type="dxa"/>
          </w:tcPr>
          <w:p w14:paraId="2DD929FC" w14:textId="7080F277" w:rsidR="00865185" w:rsidRPr="00865185" w:rsidRDefault="004D772C" w:rsidP="00A901F0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Katarakta</w:t>
            </w:r>
          </w:p>
        </w:tc>
        <w:tc>
          <w:tcPr>
            <w:tcW w:w="2029" w:type="dxa"/>
          </w:tcPr>
          <w:p w14:paraId="7F2C78DE" w14:textId="0F8409E7" w:rsidR="00865185" w:rsidRPr="00865185" w:rsidRDefault="0082657C" w:rsidP="00E6720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Kompletní nebo lokálně ohraničená katarakta</w:t>
            </w:r>
          </w:p>
        </w:tc>
        <w:tc>
          <w:tcPr>
            <w:tcW w:w="2018" w:type="dxa"/>
          </w:tcPr>
          <w:p w14:paraId="6825D20F" w14:textId="2DCC2BD9" w:rsidR="00667825" w:rsidRPr="00865185" w:rsidRDefault="004D772C" w:rsidP="00FF1619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59" w:type="dxa"/>
          </w:tcPr>
          <w:p w14:paraId="0DF87B92" w14:textId="1C671336" w:rsidR="00865185" w:rsidRPr="00865185" w:rsidRDefault="004D772C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</w:tbl>
    <w:p w14:paraId="133789D8" w14:textId="0CBADE0E" w:rsidR="006A6FB0" w:rsidRDefault="006A6FB0" w:rsidP="006A6FB0">
      <w:pPr>
        <w:spacing w:before="200"/>
        <w:rPr>
          <w:rFonts w:ascii="Microsoft Sans Serif" w:hAnsi="Microsoft Sans Serif" w:cs="Microsoft Sans Serif"/>
          <w:sz w:val="28"/>
          <w:szCs w:val="40"/>
        </w:rPr>
      </w:pPr>
    </w:p>
    <w:tbl>
      <w:tblPr>
        <w:tblStyle w:val="Mkatabulky"/>
        <w:tblW w:w="9098" w:type="dxa"/>
        <w:tblLook w:val="04A0" w:firstRow="1" w:lastRow="0" w:firstColumn="1" w:lastColumn="0" w:noHBand="0" w:noVBand="1"/>
      </w:tblPr>
      <w:tblGrid>
        <w:gridCol w:w="4549"/>
        <w:gridCol w:w="4549"/>
      </w:tblGrid>
      <w:tr w:rsidR="004D772C" w14:paraId="3B88F1E8" w14:textId="77777777" w:rsidTr="00B4160C">
        <w:trPr>
          <w:trHeight w:val="1975"/>
        </w:trPr>
        <w:tc>
          <w:tcPr>
            <w:tcW w:w="4549" w:type="dxa"/>
          </w:tcPr>
          <w:p w14:paraId="24E13976" w14:textId="70B94BD1" w:rsidR="00754812" w:rsidRPr="000972EF" w:rsidRDefault="00754812" w:rsidP="00B4160C">
            <w:pPr>
              <w:rPr>
                <w:rFonts w:ascii="Microsoft Sans Serif" w:hAnsi="Microsoft Sans Serif" w:cs="Microsoft Sans Serif"/>
                <w:sz w:val="36"/>
                <w:szCs w:val="48"/>
              </w:rPr>
            </w:pPr>
            <w:r>
              <w:rPr>
                <w:rFonts w:ascii="Microsoft Sans Serif" w:hAnsi="Microsoft Sans Serif" w:cs="Microsoft Sans Serif"/>
                <w:sz w:val="36"/>
                <w:szCs w:val="48"/>
              </w:rPr>
              <w:lastRenderedPageBreak/>
              <w:t>Belgický ovčák</w:t>
            </w:r>
            <w:r w:rsidR="00FF1619">
              <w:rPr>
                <w:rFonts w:ascii="Microsoft Sans Serif" w:hAnsi="Microsoft Sans Serif" w:cs="Microsoft Sans Serif"/>
                <w:sz w:val="36"/>
                <w:szCs w:val="48"/>
              </w:rPr>
              <w:t>/</w:t>
            </w:r>
            <w:r>
              <w:rPr>
                <w:rFonts w:ascii="Microsoft Sans Serif" w:hAnsi="Microsoft Sans Serif" w:cs="Microsoft Sans Serif"/>
                <w:sz w:val="36"/>
                <w:szCs w:val="48"/>
              </w:rPr>
              <w:t>Malinois</w:t>
            </w:r>
          </w:p>
        </w:tc>
        <w:tc>
          <w:tcPr>
            <w:tcW w:w="4549" w:type="dxa"/>
          </w:tcPr>
          <w:p w14:paraId="6F661D8F" w14:textId="1D50E320" w:rsidR="004D772C" w:rsidRPr="000972EF" w:rsidRDefault="004D772C" w:rsidP="00B4160C">
            <w:pPr>
              <w:rPr>
                <w:rFonts w:ascii="Microsoft Sans Serif" w:hAnsi="Microsoft Sans Serif" w:cs="Microsoft Sans Serif"/>
                <w:sz w:val="36"/>
                <w:szCs w:val="48"/>
              </w:rPr>
            </w:pPr>
            <w:r>
              <w:rPr>
                <w:rFonts w:ascii="Microsoft Sans Serif" w:hAnsi="Microsoft Sans Serif" w:cs="Microsoft Sans Serif"/>
                <w:sz w:val="36"/>
                <w:szCs w:val="48"/>
              </w:rPr>
              <w:t>--</w:t>
            </w:r>
            <w:r w:rsidR="000420A4">
              <w:rPr>
                <w:rFonts w:ascii="Microsoft Sans Serif" w:hAnsi="Microsoft Sans Serif" w:cs="Microsoft Sans Serif"/>
                <w:noProof/>
                <w:sz w:val="36"/>
                <w:szCs w:val="48"/>
              </w:rPr>
              <mc:AlternateContent>
                <mc:Choice Requires="wpg">
                  <w:drawing>
                    <wp:inline distT="0" distB="0" distL="0" distR="0" wp14:anchorId="562F9CD7" wp14:editId="0369D5CF">
                      <wp:extent cx="2034540" cy="1866900"/>
                      <wp:effectExtent l="0" t="0" r="3810" b="0"/>
                      <wp:docPr id="1715008014" name="Skupina 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034540" cy="1866900"/>
                                <a:chOff x="0" y="-125809"/>
                                <a:chExt cx="7359389" cy="7705804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648747177" name="Obrázek 2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  <a:ext uri="{837473B0-CC2E-450A-ABE3-18F120FF3D39}">
                                      <a1611:picAttrSrcUrl xmlns:a1611="http://schemas.microsoft.com/office/drawing/2016/11/main" r:id="rId11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598669" y="-125809"/>
                                  <a:ext cx="5760720" cy="72009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286463406" name="Textové pole 3"/>
                              <wps:cNvSpPr txBox="1"/>
                              <wps:spPr>
                                <a:xfrm>
                                  <a:off x="0" y="7200900"/>
                                  <a:ext cx="5760720" cy="379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prstClr val="white"/>
                                </a:solidFill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2C78CD2" w14:textId="370E6B2C" w:rsidR="000420A4" w:rsidRPr="000420A4" w:rsidRDefault="000420A4" w:rsidP="000420A4">
                                    <w:pPr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hyperlink r:id="rId12" w:history="1">
                                      <w:r w:rsidRPr="000420A4">
                                        <w:rPr>
                                          <w:rStyle w:val="Hypertextovodkaz"/>
                                          <w:sz w:val="18"/>
                                          <w:szCs w:val="18"/>
                                        </w:rPr>
                                        <w:t>Tato fotka</w:t>
                                      </w:r>
                                    </w:hyperlink>
                                    <w:r w:rsidRPr="000420A4">
                                      <w:rPr>
                                        <w:sz w:val="18"/>
                                        <w:szCs w:val="18"/>
                                      </w:rPr>
                                      <w:t xml:space="preserve"> od autora Neznámý autor s licencí </w:t>
                                    </w:r>
                                    <w:hyperlink r:id="rId13" w:history="1">
                                      <w:r w:rsidRPr="000420A4">
                                        <w:rPr>
                                          <w:rStyle w:val="Hypertextovodkaz"/>
                                          <w:sz w:val="18"/>
                                          <w:szCs w:val="18"/>
                                        </w:rPr>
                                        <w:t>CC BY-SA</w:t>
                                      </w:r>
                                    </w:hyperlink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62F9CD7" id="Skupina 4" o:spid="_x0000_s1029" style="width:160.2pt;height:147pt;mso-position-horizontal-relative:char;mso-position-vertical-relative:line" coordorigin=",-1258" coordsize="73593,7705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">
                      <v:shape id="Obrázek 2" o:spid="_x0000_s1030" type="#_x0000_t75" style="position:absolute;left:15986;top:-1258;width:57607;height:720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">
                        <v:imagedata r:id="rId14" o:title=""/>
                      </v:shape>
                      <v:shape id="Textové pole 3" o:spid="_x0000_s1031" type="#_x0000_t202" style="position:absolute;top:72009;width:57607;height:37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" stroked="f">
                        <v:textbox>
                          <w:txbxContent>
                            <w:p w14:paraId="62C78CD2" w14:textId="370E6B2C" w:rsidR="000420A4" w:rsidRPr="000420A4" w:rsidRDefault="000420A4" w:rsidP="000420A4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hyperlink r:id="rId15" w:history="1">
                                <w:r w:rsidRPr="000420A4">
                                  <w:rPr>
                                    <w:rStyle w:val="Hypertextovodkaz"/>
                                    <w:sz w:val="18"/>
                                    <w:szCs w:val="18"/>
                                  </w:rPr>
                                  <w:t>Tato fotka</w:t>
                                </w:r>
                              </w:hyperlink>
                              <w:r w:rsidRPr="000420A4">
                                <w:rPr>
                                  <w:sz w:val="18"/>
                                  <w:szCs w:val="18"/>
                                </w:rPr>
                                <w:t xml:space="preserve"> od autora Neznámý autor s licencí </w:t>
                              </w:r>
                              <w:hyperlink r:id="rId16" w:history="1">
                                <w:r w:rsidRPr="000420A4">
                                  <w:rPr>
                                    <w:rStyle w:val="Hypertextovodkaz"/>
                                    <w:sz w:val="18"/>
                                    <w:szCs w:val="18"/>
                                  </w:rPr>
                                  <w:t>CC BY-SA</w:t>
                                </w:r>
                              </w:hyperlink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</w:tc>
      </w:tr>
    </w:tbl>
    <w:p w14:paraId="0FB52DF9" w14:textId="77777777" w:rsidR="004D772C" w:rsidRPr="006A6FB0" w:rsidRDefault="004D772C" w:rsidP="004D772C">
      <w:pPr>
        <w:spacing w:before="200"/>
        <w:jc w:val="center"/>
        <w:rPr>
          <w:rFonts w:ascii="Microsoft Sans Serif" w:hAnsi="Microsoft Sans Serif" w:cs="Microsoft Sans Serif"/>
          <w:b/>
          <w:bCs/>
          <w:sz w:val="28"/>
          <w:szCs w:val="40"/>
          <w:u w:val="single"/>
        </w:rPr>
      </w:pPr>
      <w:r w:rsidRPr="006A6FB0">
        <w:rPr>
          <w:rFonts w:ascii="Microsoft Sans Serif" w:hAnsi="Microsoft Sans Serif" w:cs="Microsoft Sans Serif"/>
          <w:b/>
          <w:bCs/>
          <w:sz w:val="28"/>
          <w:szCs w:val="40"/>
          <w:u w:val="single"/>
        </w:rPr>
        <w:t xml:space="preserve">Známé nebo předpokládané dědičné oční </w:t>
      </w:r>
      <w:r>
        <w:rPr>
          <w:rFonts w:ascii="Microsoft Sans Serif" w:hAnsi="Microsoft Sans Serif" w:cs="Microsoft Sans Serif"/>
          <w:b/>
          <w:bCs/>
          <w:sz w:val="28"/>
          <w:szCs w:val="40"/>
          <w:u w:val="single"/>
        </w:rPr>
        <w:t>vady</w:t>
      </w:r>
    </w:p>
    <w:tbl>
      <w:tblPr>
        <w:tblStyle w:val="Mkatabulky"/>
        <w:tblW w:w="9146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846"/>
        <w:gridCol w:w="2075"/>
        <w:gridCol w:w="2075"/>
        <w:gridCol w:w="2075"/>
        <w:gridCol w:w="2075"/>
      </w:tblGrid>
      <w:tr w:rsidR="004D772C" w14:paraId="36EEF307" w14:textId="77777777" w:rsidTr="00FF1619">
        <w:trPr>
          <w:trHeight w:val="873"/>
        </w:trPr>
        <w:tc>
          <w:tcPr>
            <w:tcW w:w="846" w:type="dxa"/>
          </w:tcPr>
          <w:p w14:paraId="34B15105" w14:textId="77777777" w:rsidR="004D772C" w:rsidRPr="000972EF" w:rsidRDefault="004D772C" w:rsidP="00B4160C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</w:p>
        </w:tc>
        <w:tc>
          <w:tcPr>
            <w:tcW w:w="2075" w:type="dxa"/>
            <w:vAlign w:val="center"/>
          </w:tcPr>
          <w:p w14:paraId="117E0310" w14:textId="77777777" w:rsidR="004D772C" w:rsidRPr="000972EF" w:rsidRDefault="004D772C" w:rsidP="00B4160C">
            <w:pPr>
              <w:jc w:val="center"/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Diagnóza</w:t>
            </w:r>
          </w:p>
        </w:tc>
        <w:tc>
          <w:tcPr>
            <w:tcW w:w="2075" w:type="dxa"/>
            <w:vAlign w:val="center"/>
          </w:tcPr>
          <w:p w14:paraId="2A4832EA" w14:textId="77777777" w:rsidR="004D772C" w:rsidRPr="000972EF" w:rsidRDefault="004D772C" w:rsidP="00B4160C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Komentáře k diagnóze</w:t>
            </w:r>
          </w:p>
        </w:tc>
        <w:tc>
          <w:tcPr>
            <w:tcW w:w="2075" w:type="dxa"/>
            <w:vAlign w:val="center"/>
          </w:tcPr>
          <w:p w14:paraId="2ED5F408" w14:textId="77777777" w:rsidR="004D772C" w:rsidRDefault="004D772C" w:rsidP="00B4160C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Genetický test</w:t>
            </w:r>
          </w:p>
          <w:p w14:paraId="60FF9326" w14:textId="77777777" w:rsidR="004D772C" w:rsidRPr="000972EF" w:rsidRDefault="004D772C" w:rsidP="00B4160C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dědičnost</w:t>
            </w:r>
          </w:p>
        </w:tc>
        <w:tc>
          <w:tcPr>
            <w:tcW w:w="2075" w:type="dxa"/>
            <w:vAlign w:val="center"/>
          </w:tcPr>
          <w:p w14:paraId="47BCF424" w14:textId="77777777" w:rsidR="004D772C" w:rsidRPr="000972EF" w:rsidRDefault="004D772C" w:rsidP="00B4160C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Doporučení k chovu</w:t>
            </w:r>
          </w:p>
        </w:tc>
      </w:tr>
      <w:tr w:rsidR="00A901F0" w14:paraId="280A8268" w14:textId="77777777" w:rsidTr="00A901F0">
        <w:trPr>
          <w:cantSplit/>
          <w:trHeight w:val="1134"/>
        </w:trPr>
        <w:tc>
          <w:tcPr>
            <w:tcW w:w="846" w:type="dxa"/>
            <w:vAlign w:val="center"/>
          </w:tcPr>
          <w:p w14:paraId="07EE273E" w14:textId="77777777" w:rsidR="00A901F0" w:rsidRPr="006A6FB0" w:rsidRDefault="00A901F0" w:rsidP="00A901F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A</w:t>
            </w:r>
          </w:p>
        </w:tc>
        <w:tc>
          <w:tcPr>
            <w:tcW w:w="2075" w:type="dxa"/>
          </w:tcPr>
          <w:p w14:paraId="566424E1" w14:textId="35ACBCC2" w:rsidR="00A901F0" w:rsidRPr="00865185" w:rsidRDefault="00A901F0" w:rsidP="00A901F0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Chronická superficiální keratitis</w:t>
            </w:r>
          </w:p>
        </w:tc>
        <w:tc>
          <w:tcPr>
            <w:tcW w:w="2075" w:type="dxa"/>
          </w:tcPr>
          <w:p w14:paraId="5AE79DC9" w14:textId="77777777" w:rsidR="00A901F0" w:rsidRPr="00865185" w:rsidRDefault="00A901F0" w:rsidP="00A901F0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2075" w:type="dxa"/>
          </w:tcPr>
          <w:p w14:paraId="029CFDE4" w14:textId="60FA5A77" w:rsidR="00A901F0" w:rsidRPr="00865185" w:rsidRDefault="00A901F0" w:rsidP="00A901F0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75" w:type="dxa"/>
          </w:tcPr>
          <w:p w14:paraId="5BC4CD72" w14:textId="2BD84552" w:rsidR="00A901F0" w:rsidRPr="001C439D" w:rsidRDefault="00A901F0" w:rsidP="00A901F0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Chov na zvážení, </w:t>
            </w:r>
            <w:r w:rsidRPr="00FB78C9">
              <w:rPr>
                <w:rFonts w:ascii="Microsoft Sans Serif" w:hAnsi="Microsoft Sans Serif" w:cs="Microsoft Sans Serif"/>
                <w:sz w:val="22"/>
                <w:szCs w:val="32"/>
              </w:rPr>
              <w:t xml:space="preserve">v případě zaškrtnutí políčka „závažný/severe“ 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A901F0" w14:paraId="1D4018A6" w14:textId="77777777" w:rsidTr="00A901F0">
        <w:trPr>
          <w:cantSplit/>
          <w:trHeight w:val="1134"/>
        </w:trPr>
        <w:tc>
          <w:tcPr>
            <w:tcW w:w="846" w:type="dxa"/>
            <w:vAlign w:val="center"/>
          </w:tcPr>
          <w:p w14:paraId="3639A128" w14:textId="77777777" w:rsidR="00A901F0" w:rsidRPr="006A6FB0" w:rsidRDefault="00A901F0" w:rsidP="00A901F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B</w:t>
            </w:r>
          </w:p>
        </w:tc>
        <w:tc>
          <w:tcPr>
            <w:tcW w:w="2075" w:type="dxa"/>
          </w:tcPr>
          <w:p w14:paraId="5BE8390C" w14:textId="78CEC011" w:rsidR="00A901F0" w:rsidRPr="00865185" w:rsidRDefault="00A901F0" w:rsidP="00A901F0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PPM</w:t>
            </w:r>
          </w:p>
        </w:tc>
        <w:tc>
          <w:tcPr>
            <w:tcW w:w="2075" w:type="dxa"/>
          </w:tcPr>
          <w:p w14:paraId="76E16011" w14:textId="7FC662F1" w:rsidR="00A901F0" w:rsidRPr="00865185" w:rsidRDefault="00A901F0" w:rsidP="00A901F0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Iris-iris</w:t>
            </w:r>
          </w:p>
        </w:tc>
        <w:tc>
          <w:tcPr>
            <w:tcW w:w="2075" w:type="dxa"/>
          </w:tcPr>
          <w:p w14:paraId="3F2F5CCB" w14:textId="7F199840" w:rsidR="00A901F0" w:rsidRPr="00865185" w:rsidRDefault="00A901F0" w:rsidP="00A901F0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75" w:type="dxa"/>
          </w:tcPr>
          <w:p w14:paraId="1707B1E3" w14:textId="639E7378" w:rsidR="00A901F0" w:rsidRPr="00865185" w:rsidRDefault="00A901F0" w:rsidP="00A901F0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Chov na zvážení</w:t>
            </w:r>
          </w:p>
        </w:tc>
      </w:tr>
      <w:tr w:rsidR="00A901F0" w14:paraId="1A9DBC68" w14:textId="77777777" w:rsidTr="00A901F0">
        <w:trPr>
          <w:cantSplit/>
          <w:trHeight w:val="1134"/>
        </w:trPr>
        <w:tc>
          <w:tcPr>
            <w:tcW w:w="846" w:type="dxa"/>
            <w:vAlign w:val="center"/>
          </w:tcPr>
          <w:p w14:paraId="3EFE6136" w14:textId="77777777" w:rsidR="00A901F0" w:rsidRPr="006A6FB0" w:rsidRDefault="00A901F0" w:rsidP="00A901F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C</w:t>
            </w:r>
          </w:p>
        </w:tc>
        <w:tc>
          <w:tcPr>
            <w:tcW w:w="2075" w:type="dxa"/>
          </w:tcPr>
          <w:p w14:paraId="3F0A837E" w14:textId="77777777" w:rsidR="00A901F0" w:rsidRDefault="00A901F0" w:rsidP="00A901F0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Progresivní retinální atrofie</w:t>
            </w:r>
          </w:p>
          <w:p w14:paraId="3FE42457" w14:textId="344A4C2D" w:rsidR="00A901F0" w:rsidRPr="00865185" w:rsidRDefault="00A901F0" w:rsidP="00A901F0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PRA</w:t>
            </w:r>
          </w:p>
        </w:tc>
        <w:tc>
          <w:tcPr>
            <w:tcW w:w="2075" w:type="dxa"/>
          </w:tcPr>
          <w:p w14:paraId="2E5301A3" w14:textId="77777777" w:rsidR="00A901F0" w:rsidRPr="00865185" w:rsidRDefault="00A901F0" w:rsidP="00A901F0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2075" w:type="dxa"/>
          </w:tcPr>
          <w:p w14:paraId="4172907F" w14:textId="6743C469" w:rsidR="00A901F0" w:rsidRPr="00865185" w:rsidRDefault="00A901F0" w:rsidP="00A901F0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75" w:type="dxa"/>
          </w:tcPr>
          <w:p w14:paraId="631E4083" w14:textId="11F9A2B0" w:rsidR="00A901F0" w:rsidRPr="00865185" w:rsidRDefault="00A901F0" w:rsidP="00A901F0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A901F0" w14:paraId="35B777FF" w14:textId="77777777" w:rsidTr="00A901F0">
        <w:trPr>
          <w:cantSplit/>
          <w:trHeight w:val="1134"/>
        </w:trPr>
        <w:tc>
          <w:tcPr>
            <w:tcW w:w="846" w:type="dxa"/>
            <w:vAlign w:val="center"/>
          </w:tcPr>
          <w:p w14:paraId="30519AF4" w14:textId="77777777" w:rsidR="00A901F0" w:rsidRPr="006A6FB0" w:rsidRDefault="00A901F0" w:rsidP="00A901F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D</w:t>
            </w:r>
          </w:p>
        </w:tc>
        <w:tc>
          <w:tcPr>
            <w:tcW w:w="2075" w:type="dxa"/>
          </w:tcPr>
          <w:p w14:paraId="45B24CD2" w14:textId="79D758A9" w:rsidR="00A901F0" w:rsidRPr="00865185" w:rsidRDefault="00A901F0" w:rsidP="00A901F0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Opacity ve vrcholech Y švu</w:t>
            </w:r>
          </w:p>
        </w:tc>
        <w:tc>
          <w:tcPr>
            <w:tcW w:w="2075" w:type="dxa"/>
          </w:tcPr>
          <w:p w14:paraId="188FB560" w14:textId="77777777" w:rsidR="00A901F0" w:rsidRDefault="00A901F0" w:rsidP="00A901F0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Unilaterálně nebo bilaterálně symetrické</w:t>
            </w:r>
          </w:p>
          <w:p w14:paraId="2C7C330E" w14:textId="77777777" w:rsidR="00A901F0" w:rsidRDefault="00A901F0" w:rsidP="00A901F0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Neprogresivní</w:t>
            </w:r>
          </w:p>
          <w:p w14:paraId="6439E762" w14:textId="60338DCC" w:rsidR="00A901F0" w:rsidRPr="00865185" w:rsidRDefault="00A901F0" w:rsidP="00A901F0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Nejedená se o pravou kataraktu, není zde porušení vláken čočky</w:t>
            </w:r>
          </w:p>
        </w:tc>
        <w:tc>
          <w:tcPr>
            <w:tcW w:w="2075" w:type="dxa"/>
          </w:tcPr>
          <w:p w14:paraId="1C6E854D" w14:textId="0F0B0723" w:rsidR="00A901F0" w:rsidRPr="00865185" w:rsidRDefault="00A901F0" w:rsidP="00A901F0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75" w:type="dxa"/>
          </w:tcPr>
          <w:p w14:paraId="56FCA7A0" w14:textId="05335833" w:rsidR="00A901F0" w:rsidRPr="00865185" w:rsidRDefault="00A0151B" w:rsidP="00A0151B">
            <w:pPr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Chov bez omezení</w:t>
            </w:r>
          </w:p>
        </w:tc>
      </w:tr>
      <w:tr w:rsidR="00A901F0" w14:paraId="03F6B9E6" w14:textId="77777777" w:rsidTr="00A901F0">
        <w:trPr>
          <w:cantSplit/>
          <w:trHeight w:val="1134"/>
        </w:trPr>
        <w:tc>
          <w:tcPr>
            <w:tcW w:w="846" w:type="dxa"/>
            <w:vAlign w:val="center"/>
          </w:tcPr>
          <w:p w14:paraId="5A83476E" w14:textId="77777777" w:rsidR="00A901F0" w:rsidRDefault="00A901F0" w:rsidP="00A901F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E</w:t>
            </w:r>
          </w:p>
        </w:tc>
        <w:tc>
          <w:tcPr>
            <w:tcW w:w="2075" w:type="dxa"/>
          </w:tcPr>
          <w:p w14:paraId="79581FF9" w14:textId="1ADB9C33" w:rsidR="00A901F0" w:rsidRPr="00865185" w:rsidRDefault="00A901F0" w:rsidP="00A901F0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Katarakta</w:t>
            </w:r>
          </w:p>
        </w:tc>
        <w:tc>
          <w:tcPr>
            <w:tcW w:w="2075" w:type="dxa"/>
          </w:tcPr>
          <w:p w14:paraId="565E291F" w14:textId="77777777" w:rsidR="00A901F0" w:rsidRDefault="00A901F0" w:rsidP="00A901F0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Kompletní nebo lokálně ohraničená katarakta</w:t>
            </w:r>
          </w:p>
          <w:p w14:paraId="44CF8B91" w14:textId="37506033" w:rsidR="00A901F0" w:rsidRPr="002F7EBB" w:rsidRDefault="00A901F0" w:rsidP="00A901F0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Neprogresivní posteriorní triangulární opacita</w:t>
            </w:r>
          </w:p>
        </w:tc>
        <w:tc>
          <w:tcPr>
            <w:tcW w:w="2075" w:type="dxa"/>
          </w:tcPr>
          <w:p w14:paraId="692A1A1B" w14:textId="4A8BCD9D" w:rsidR="00A901F0" w:rsidRPr="00865185" w:rsidRDefault="00A901F0" w:rsidP="00A901F0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75" w:type="dxa"/>
          </w:tcPr>
          <w:p w14:paraId="0F38753F" w14:textId="6D4839E8" w:rsidR="00A901F0" w:rsidRPr="00865185" w:rsidRDefault="00A901F0" w:rsidP="00A901F0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A901F0" w14:paraId="36CB68A6" w14:textId="77777777" w:rsidTr="00A901F0">
        <w:trPr>
          <w:cantSplit/>
          <w:trHeight w:val="1134"/>
        </w:trPr>
        <w:tc>
          <w:tcPr>
            <w:tcW w:w="846" w:type="dxa"/>
            <w:vAlign w:val="center"/>
          </w:tcPr>
          <w:p w14:paraId="2B464F06" w14:textId="77777777" w:rsidR="00A901F0" w:rsidRDefault="00A901F0" w:rsidP="00A901F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F</w:t>
            </w:r>
          </w:p>
        </w:tc>
        <w:tc>
          <w:tcPr>
            <w:tcW w:w="2075" w:type="dxa"/>
          </w:tcPr>
          <w:p w14:paraId="435261EF" w14:textId="29FC97D0" w:rsidR="00A901F0" w:rsidRPr="00865185" w:rsidRDefault="00A901F0" w:rsidP="00A901F0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Degenerace sklivce</w:t>
            </w:r>
          </w:p>
        </w:tc>
        <w:tc>
          <w:tcPr>
            <w:tcW w:w="2075" w:type="dxa"/>
          </w:tcPr>
          <w:p w14:paraId="4A83F5F9" w14:textId="77777777" w:rsidR="00A901F0" w:rsidRPr="00865185" w:rsidRDefault="00A901F0" w:rsidP="00A901F0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2075" w:type="dxa"/>
          </w:tcPr>
          <w:p w14:paraId="43803DBB" w14:textId="53C23393" w:rsidR="00A901F0" w:rsidRPr="00865185" w:rsidRDefault="00A901F0" w:rsidP="00A901F0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75" w:type="dxa"/>
          </w:tcPr>
          <w:p w14:paraId="29CCF478" w14:textId="667341BA" w:rsidR="00A901F0" w:rsidRPr="00865185" w:rsidRDefault="00A901F0" w:rsidP="00A901F0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Chov na zvážení</w:t>
            </w:r>
          </w:p>
        </w:tc>
      </w:tr>
      <w:tr w:rsidR="00A901F0" w14:paraId="1872856E" w14:textId="77777777" w:rsidTr="00A901F0">
        <w:trPr>
          <w:cantSplit/>
          <w:trHeight w:val="1134"/>
        </w:trPr>
        <w:tc>
          <w:tcPr>
            <w:tcW w:w="846" w:type="dxa"/>
            <w:vAlign w:val="center"/>
          </w:tcPr>
          <w:p w14:paraId="60F3BF20" w14:textId="68E2D676" w:rsidR="00A901F0" w:rsidRDefault="00A901F0" w:rsidP="00A901F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lastRenderedPageBreak/>
              <w:t>G</w:t>
            </w:r>
          </w:p>
        </w:tc>
        <w:tc>
          <w:tcPr>
            <w:tcW w:w="2075" w:type="dxa"/>
          </w:tcPr>
          <w:p w14:paraId="01F81176" w14:textId="4D5A6089" w:rsidR="00A901F0" w:rsidRPr="00FF1619" w:rsidRDefault="00A901F0" w:rsidP="00A901F0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Retinální dysplazie – Foldy</w:t>
            </w:r>
            <w:r w:rsidRPr="00FF1619">
              <w:rPr>
                <w:rFonts w:ascii="Microsoft Sans Serif" w:hAnsi="Microsoft Sans Serif" w:cs="Microsoft Sans Serif"/>
                <w:sz w:val="22"/>
                <w:szCs w:val="32"/>
              </w:rPr>
              <w:t>/záhyby</w:t>
            </w:r>
          </w:p>
        </w:tc>
        <w:tc>
          <w:tcPr>
            <w:tcW w:w="2075" w:type="dxa"/>
          </w:tcPr>
          <w:p w14:paraId="24C27F63" w14:textId="77777777" w:rsidR="00A901F0" w:rsidRPr="00865185" w:rsidRDefault="00A901F0" w:rsidP="00A901F0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2075" w:type="dxa"/>
          </w:tcPr>
          <w:p w14:paraId="549DB030" w14:textId="10E73F59" w:rsidR="00A901F0" w:rsidRDefault="00A901F0" w:rsidP="00A901F0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75" w:type="dxa"/>
          </w:tcPr>
          <w:p w14:paraId="407D0D42" w14:textId="13241B6E" w:rsidR="00A901F0" w:rsidRDefault="00A901F0" w:rsidP="00A901F0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Chov na zvážení</w:t>
            </w:r>
          </w:p>
        </w:tc>
      </w:tr>
    </w:tbl>
    <w:p w14:paraId="5BFA3C1B" w14:textId="77777777" w:rsidR="00FF1619" w:rsidRDefault="00FF1619">
      <w:r>
        <w:br w:type="page"/>
      </w:r>
    </w:p>
    <w:tbl>
      <w:tblPr>
        <w:tblStyle w:val="Mkatabulky"/>
        <w:tblW w:w="9098" w:type="dxa"/>
        <w:tblLook w:val="04A0" w:firstRow="1" w:lastRow="0" w:firstColumn="1" w:lastColumn="0" w:noHBand="0" w:noVBand="1"/>
      </w:tblPr>
      <w:tblGrid>
        <w:gridCol w:w="4549"/>
        <w:gridCol w:w="4549"/>
      </w:tblGrid>
      <w:tr w:rsidR="002F7EBB" w14:paraId="63E059B9" w14:textId="369B5468" w:rsidTr="00FF1619">
        <w:trPr>
          <w:trHeight w:val="1975"/>
        </w:trPr>
        <w:tc>
          <w:tcPr>
            <w:tcW w:w="4549" w:type="dxa"/>
          </w:tcPr>
          <w:p w14:paraId="3AF1A8AA" w14:textId="6033FB58" w:rsidR="002F7EBB" w:rsidRPr="000972EF" w:rsidRDefault="00E35242" w:rsidP="002F7EBB">
            <w:pPr>
              <w:rPr>
                <w:rFonts w:ascii="Microsoft Sans Serif" w:hAnsi="Microsoft Sans Serif" w:cs="Microsoft Sans Serif"/>
                <w:sz w:val="36"/>
                <w:szCs w:val="48"/>
              </w:rPr>
            </w:pPr>
            <w:r>
              <w:rPr>
                <w:rFonts w:ascii="Microsoft Sans Serif" w:hAnsi="Microsoft Sans Serif" w:cs="Microsoft Sans Serif"/>
                <w:sz w:val="36"/>
                <w:szCs w:val="48"/>
              </w:rPr>
              <w:lastRenderedPageBreak/>
              <w:t>Belgický ovčák</w:t>
            </w:r>
            <w:r w:rsidR="00FF1619">
              <w:rPr>
                <w:rFonts w:ascii="Microsoft Sans Serif" w:hAnsi="Microsoft Sans Serif" w:cs="Microsoft Sans Serif"/>
                <w:sz w:val="36"/>
                <w:szCs w:val="48"/>
              </w:rPr>
              <w:t>/</w:t>
            </w:r>
            <w:r>
              <w:rPr>
                <w:rFonts w:ascii="Microsoft Sans Serif" w:hAnsi="Microsoft Sans Serif" w:cs="Microsoft Sans Serif"/>
                <w:sz w:val="36"/>
                <w:szCs w:val="48"/>
              </w:rPr>
              <w:t>Groenendael</w:t>
            </w:r>
          </w:p>
        </w:tc>
        <w:tc>
          <w:tcPr>
            <w:tcW w:w="4549" w:type="dxa"/>
          </w:tcPr>
          <w:p w14:paraId="0001EA1C" w14:textId="1217778F" w:rsidR="002F7EBB" w:rsidRDefault="00E35242" w:rsidP="002F7EBB">
            <w:pPr>
              <w:rPr>
                <w:rFonts w:ascii="Microsoft Sans Serif" w:hAnsi="Microsoft Sans Serif" w:cs="Microsoft Sans Serif"/>
                <w:sz w:val="36"/>
                <w:szCs w:val="48"/>
              </w:rPr>
            </w:pPr>
            <w:r>
              <w:rPr>
                <w:rFonts w:ascii="Microsoft Sans Serif" w:hAnsi="Microsoft Sans Serif" w:cs="Microsoft Sans Serif"/>
                <w:noProof/>
                <w:sz w:val="36"/>
                <w:szCs w:val="48"/>
              </w:rPr>
              <mc:AlternateContent>
                <mc:Choice Requires="wpg">
                  <w:drawing>
                    <wp:inline distT="0" distB="0" distL="0" distR="0" wp14:anchorId="2952729B" wp14:editId="422F6CA3">
                      <wp:extent cx="1640204" cy="2233932"/>
                      <wp:effectExtent l="0" t="0" r="0" b="0"/>
                      <wp:docPr id="494542669" name="Skupina 1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640204" cy="2233932"/>
                                <a:chOff x="1" y="167908"/>
                                <a:chExt cx="2377811" cy="289560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894197871" name="Obrázek 8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  <a:ext uri="{837473B0-CC2E-450A-ABE3-18F120FF3D39}">
                                      <a1611:picAttrSrcUrl xmlns:a1611="http://schemas.microsoft.com/office/drawing/2016/11/main" r:id="rId18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4187" y="167908"/>
                                  <a:ext cx="2333625" cy="28956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449186206" name="Textové pole 9"/>
                              <wps:cNvSpPr txBox="1"/>
                              <wps:spPr>
                                <a:xfrm>
                                  <a:off x="1" y="2895600"/>
                                  <a:ext cx="2143069" cy="59261"/>
                                </a:xfrm>
                                <a:prstGeom prst="rect">
                                  <a:avLst/>
                                </a:prstGeom>
                                <a:solidFill>
                                  <a:prstClr val="white"/>
                                </a:solidFill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22531FB" w14:textId="26337E37" w:rsidR="00E35242" w:rsidRPr="00E35242" w:rsidRDefault="00E35242" w:rsidP="00E35242">
                                    <w:pPr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952729B" id="Skupina 10" o:spid="_x0000_s1032" style="width:129.15pt;height:175.9pt;mso-position-horizontal-relative:char;mso-position-vertical-relative:line" coordorigin=",1679" coordsize="23778,28956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">
                      <v:shape id="Obrázek 8" o:spid="_x0000_s1033" type="#_x0000_t75" style="position:absolute;left:441;top:1679;width:23337;height:289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">
                        <v:imagedata r:id="rId19" o:title=""/>
                      </v:shape>
                      <v:shape id="Textové pole 9" o:spid="_x0000_s1034" type="#_x0000_t202" style="position:absolute;top:28956;width:21430;height:5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" stroked="f">
                        <v:textbox>
                          <w:txbxContent>
                            <w:p w14:paraId="622531FB" w14:textId="26337E37" w:rsidR="00E35242" w:rsidRPr="00E35242" w:rsidRDefault="00E35242" w:rsidP="00E35242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</w:tc>
      </w:tr>
    </w:tbl>
    <w:p w14:paraId="30DEF17D" w14:textId="77777777" w:rsidR="004D772C" w:rsidRPr="006A6FB0" w:rsidRDefault="004D772C" w:rsidP="004D772C">
      <w:pPr>
        <w:spacing w:before="200"/>
        <w:jc w:val="center"/>
        <w:rPr>
          <w:rFonts w:ascii="Microsoft Sans Serif" w:hAnsi="Microsoft Sans Serif" w:cs="Microsoft Sans Serif"/>
          <w:b/>
          <w:bCs/>
          <w:sz w:val="28"/>
          <w:szCs w:val="40"/>
          <w:u w:val="single"/>
        </w:rPr>
      </w:pPr>
      <w:r w:rsidRPr="006A6FB0">
        <w:rPr>
          <w:rFonts w:ascii="Microsoft Sans Serif" w:hAnsi="Microsoft Sans Serif" w:cs="Microsoft Sans Serif"/>
          <w:b/>
          <w:bCs/>
          <w:sz w:val="28"/>
          <w:szCs w:val="40"/>
          <w:u w:val="single"/>
        </w:rPr>
        <w:t xml:space="preserve">Známé nebo předpokládané dědičné oční </w:t>
      </w:r>
      <w:r>
        <w:rPr>
          <w:rFonts w:ascii="Microsoft Sans Serif" w:hAnsi="Microsoft Sans Serif" w:cs="Microsoft Sans Serif"/>
          <w:b/>
          <w:bCs/>
          <w:sz w:val="28"/>
          <w:szCs w:val="40"/>
          <w:u w:val="single"/>
        </w:rPr>
        <w:t>vady</w:t>
      </w:r>
    </w:p>
    <w:tbl>
      <w:tblPr>
        <w:tblStyle w:val="Mkatabulky"/>
        <w:tblW w:w="9146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619"/>
        <w:gridCol w:w="2579"/>
        <w:gridCol w:w="1336"/>
        <w:gridCol w:w="924"/>
        <w:gridCol w:w="1777"/>
        <w:gridCol w:w="1863"/>
        <w:gridCol w:w="48"/>
      </w:tblGrid>
      <w:tr w:rsidR="005142B2" w14:paraId="102CDE13" w14:textId="77777777" w:rsidTr="00FF1619">
        <w:trPr>
          <w:trHeight w:val="1143"/>
        </w:trPr>
        <w:tc>
          <w:tcPr>
            <w:tcW w:w="634" w:type="dxa"/>
          </w:tcPr>
          <w:p w14:paraId="73E315BC" w14:textId="77777777" w:rsidR="004D772C" w:rsidRPr="000972EF" w:rsidRDefault="004D772C" w:rsidP="00B4160C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</w:p>
        </w:tc>
        <w:tc>
          <w:tcPr>
            <w:tcW w:w="2579" w:type="dxa"/>
            <w:vAlign w:val="center"/>
          </w:tcPr>
          <w:p w14:paraId="69C5B884" w14:textId="77777777" w:rsidR="004D772C" w:rsidRPr="000972EF" w:rsidRDefault="004D772C" w:rsidP="00B4160C">
            <w:pPr>
              <w:jc w:val="center"/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Diagnóza</w:t>
            </w:r>
          </w:p>
        </w:tc>
        <w:tc>
          <w:tcPr>
            <w:tcW w:w="2260" w:type="dxa"/>
            <w:gridSpan w:val="2"/>
            <w:vAlign w:val="center"/>
          </w:tcPr>
          <w:p w14:paraId="61449D75" w14:textId="77777777" w:rsidR="004D772C" w:rsidRPr="000972EF" w:rsidRDefault="004D772C" w:rsidP="00B4160C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Komentáře k diagnóze</w:t>
            </w:r>
          </w:p>
        </w:tc>
        <w:tc>
          <w:tcPr>
            <w:tcW w:w="1799" w:type="dxa"/>
            <w:vAlign w:val="center"/>
          </w:tcPr>
          <w:p w14:paraId="205974DC" w14:textId="77777777" w:rsidR="004D772C" w:rsidRDefault="004D772C" w:rsidP="00B4160C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Genetický test</w:t>
            </w:r>
          </w:p>
          <w:p w14:paraId="22E4F038" w14:textId="77777777" w:rsidR="004D772C" w:rsidRPr="000972EF" w:rsidRDefault="004D772C" w:rsidP="00B4160C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dědičnost</w:t>
            </w:r>
          </w:p>
        </w:tc>
        <w:tc>
          <w:tcPr>
            <w:tcW w:w="1874" w:type="dxa"/>
            <w:gridSpan w:val="2"/>
            <w:vAlign w:val="center"/>
          </w:tcPr>
          <w:p w14:paraId="43E05515" w14:textId="77777777" w:rsidR="004D772C" w:rsidRPr="000972EF" w:rsidRDefault="004D772C" w:rsidP="00B4160C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Doporučení k chovu</w:t>
            </w:r>
          </w:p>
        </w:tc>
      </w:tr>
      <w:tr w:rsidR="005142B2" w14:paraId="12594EE5" w14:textId="77777777" w:rsidTr="00FF1619">
        <w:trPr>
          <w:cantSplit/>
          <w:trHeight w:val="1134"/>
        </w:trPr>
        <w:tc>
          <w:tcPr>
            <w:tcW w:w="634" w:type="dxa"/>
            <w:vAlign w:val="center"/>
          </w:tcPr>
          <w:p w14:paraId="24503168" w14:textId="77777777" w:rsidR="004D772C" w:rsidRPr="006A6FB0" w:rsidRDefault="004D772C" w:rsidP="00B4160C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A</w:t>
            </w:r>
          </w:p>
        </w:tc>
        <w:tc>
          <w:tcPr>
            <w:tcW w:w="2579" w:type="dxa"/>
          </w:tcPr>
          <w:p w14:paraId="4352C4A0" w14:textId="77777777" w:rsidR="004D772C" w:rsidRDefault="005142B2" w:rsidP="00B4160C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Chronická superficiální keratitis</w:t>
            </w:r>
          </w:p>
          <w:p w14:paraId="33842698" w14:textId="1FADCFC5" w:rsidR="00BB56C4" w:rsidRPr="00865185" w:rsidRDefault="00BB56C4" w:rsidP="00B4160C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Pannus</w:t>
            </w:r>
          </w:p>
        </w:tc>
        <w:tc>
          <w:tcPr>
            <w:tcW w:w="2260" w:type="dxa"/>
            <w:gridSpan w:val="2"/>
          </w:tcPr>
          <w:p w14:paraId="6FC95774" w14:textId="77777777" w:rsidR="004D772C" w:rsidRPr="00865185" w:rsidRDefault="004D772C" w:rsidP="00B4160C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1799" w:type="dxa"/>
          </w:tcPr>
          <w:p w14:paraId="1A2CECDD" w14:textId="22E46491" w:rsidR="00DC4223" w:rsidRPr="00865185" w:rsidRDefault="00A901F0" w:rsidP="00B4160C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1874" w:type="dxa"/>
            <w:gridSpan w:val="2"/>
          </w:tcPr>
          <w:p w14:paraId="4887872B" w14:textId="2E265966" w:rsidR="004D772C" w:rsidRPr="00865185" w:rsidRDefault="00AA3F71" w:rsidP="00B4160C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5142B2" w14:paraId="72A53640" w14:textId="77777777" w:rsidTr="00FF1619">
        <w:trPr>
          <w:cantSplit/>
          <w:trHeight w:val="1134"/>
        </w:trPr>
        <w:tc>
          <w:tcPr>
            <w:tcW w:w="634" w:type="dxa"/>
            <w:vAlign w:val="center"/>
          </w:tcPr>
          <w:p w14:paraId="07346B9B" w14:textId="77777777" w:rsidR="004D772C" w:rsidRPr="006A6FB0" w:rsidRDefault="004D772C" w:rsidP="00B4160C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B</w:t>
            </w:r>
          </w:p>
        </w:tc>
        <w:tc>
          <w:tcPr>
            <w:tcW w:w="2579" w:type="dxa"/>
          </w:tcPr>
          <w:p w14:paraId="0110C692" w14:textId="573CF627" w:rsidR="004D772C" w:rsidRPr="00865185" w:rsidRDefault="005142B2" w:rsidP="00B4160C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Lymfocytoplazmocytární infiltrace externí části palpebrae tertitae</w:t>
            </w:r>
          </w:p>
        </w:tc>
        <w:tc>
          <w:tcPr>
            <w:tcW w:w="2260" w:type="dxa"/>
            <w:gridSpan w:val="2"/>
          </w:tcPr>
          <w:p w14:paraId="7B9E776C" w14:textId="69D3572C" w:rsidR="004D772C" w:rsidRPr="00865185" w:rsidRDefault="005142B2" w:rsidP="00B4160C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Výskyt společně nebo samostatně s „A“</w:t>
            </w:r>
          </w:p>
        </w:tc>
        <w:tc>
          <w:tcPr>
            <w:tcW w:w="1799" w:type="dxa"/>
          </w:tcPr>
          <w:p w14:paraId="095866C5" w14:textId="5869074D" w:rsidR="00DF38C4" w:rsidRPr="00865185" w:rsidRDefault="00A901F0" w:rsidP="00B4160C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1874" w:type="dxa"/>
            <w:gridSpan w:val="2"/>
          </w:tcPr>
          <w:p w14:paraId="1F6B4E3D" w14:textId="2D251F18" w:rsidR="004D772C" w:rsidRPr="00865185" w:rsidRDefault="00AA3F71" w:rsidP="00B4160C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5142B2" w14:paraId="7DAB164B" w14:textId="77777777" w:rsidTr="00FF1619">
        <w:trPr>
          <w:cantSplit/>
          <w:trHeight w:val="1134"/>
        </w:trPr>
        <w:tc>
          <w:tcPr>
            <w:tcW w:w="634" w:type="dxa"/>
            <w:vAlign w:val="center"/>
          </w:tcPr>
          <w:p w14:paraId="471F2904" w14:textId="77777777" w:rsidR="004D772C" w:rsidRPr="006A6FB0" w:rsidRDefault="004D772C" w:rsidP="00B4160C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C</w:t>
            </w:r>
          </w:p>
        </w:tc>
        <w:tc>
          <w:tcPr>
            <w:tcW w:w="2579" w:type="dxa"/>
          </w:tcPr>
          <w:p w14:paraId="11754A5C" w14:textId="5042D73D" w:rsidR="004D772C" w:rsidRPr="00865185" w:rsidRDefault="005142B2" w:rsidP="00B4160C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Katarakta</w:t>
            </w:r>
          </w:p>
        </w:tc>
        <w:tc>
          <w:tcPr>
            <w:tcW w:w="2260" w:type="dxa"/>
            <w:gridSpan w:val="2"/>
          </w:tcPr>
          <w:p w14:paraId="4EE018E7" w14:textId="77777777" w:rsidR="004D772C" w:rsidRDefault="005142B2" w:rsidP="005142B2">
            <w:pPr>
              <w:pStyle w:val="Odstavecseseznamem"/>
              <w:numPr>
                <w:ilvl w:val="0"/>
                <w:numId w:val="2"/>
              </w:num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posteriorní suture line opacity</w:t>
            </w:r>
          </w:p>
          <w:p w14:paraId="5FCE4150" w14:textId="77777777" w:rsidR="005142B2" w:rsidRDefault="005142B2" w:rsidP="005142B2">
            <w:pPr>
              <w:pStyle w:val="Odstavecseseznamem"/>
              <w:numPr>
                <w:ilvl w:val="0"/>
                <w:numId w:val="2"/>
              </w:numPr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nukleární fibrilární opacity u psů starších 7 let</w:t>
            </w:r>
          </w:p>
          <w:p w14:paraId="5BB25EF9" w14:textId="4A9765D3" w:rsidR="005142B2" w:rsidRPr="005142B2" w:rsidRDefault="005142B2" w:rsidP="005142B2">
            <w:pPr>
              <w:pStyle w:val="Odstavecseseznamem"/>
              <w:numPr>
                <w:ilvl w:val="0"/>
                <w:numId w:val="2"/>
              </w:numPr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neprogresivní posteriorní triangulární opacita</w:t>
            </w:r>
          </w:p>
        </w:tc>
        <w:tc>
          <w:tcPr>
            <w:tcW w:w="1799" w:type="dxa"/>
          </w:tcPr>
          <w:p w14:paraId="64F24F18" w14:textId="00CC3927" w:rsidR="00DF38C4" w:rsidRPr="00865185" w:rsidRDefault="00A901F0" w:rsidP="00B4160C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1874" w:type="dxa"/>
            <w:gridSpan w:val="2"/>
          </w:tcPr>
          <w:p w14:paraId="74D91520" w14:textId="7931A032" w:rsidR="00AA3F71" w:rsidRDefault="00AA3F71" w:rsidP="00AA3F71">
            <w:pPr>
              <w:pStyle w:val="Odstavecseseznamem"/>
              <w:numPr>
                <w:ilvl w:val="0"/>
                <w:numId w:val="3"/>
              </w:num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C</w:t>
            </w:r>
            <w:r w:rsidR="005142B2">
              <w:rPr>
                <w:rFonts w:ascii="Microsoft Sans Serif" w:hAnsi="Microsoft Sans Serif" w:cs="Microsoft Sans Serif"/>
                <w:sz w:val="22"/>
                <w:szCs w:val="32"/>
              </w:rPr>
              <w:t>hov na zvážení</w:t>
            </w:r>
          </w:p>
          <w:p w14:paraId="6EB06072" w14:textId="1A94E792" w:rsidR="00AA3F71" w:rsidRDefault="00AA3F71" w:rsidP="00AA3F71">
            <w:pPr>
              <w:pStyle w:val="Odstavecseseznamem"/>
              <w:numPr>
                <w:ilvl w:val="0"/>
                <w:numId w:val="3"/>
              </w:num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  <w:p w14:paraId="3ED1475A" w14:textId="442E176C" w:rsidR="005142B2" w:rsidRPr="00AA3F71" w:rsidRDefault="00AA3F71" w:rsidP="005142B2">
            <w:pPr>
              <w:pStyle w:val="Odstavecseseznamem"/>
              <w:numPr>
                <w:ilvl w:val="0"/>
                <w:numId w:val="3"/>
              </w:num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5142B2" w14:paraId="5359DB63" w14:textId="77777777" w:rsidTr="00FF1619">
        <w:trPr>
          <w:cantSplit/>
          <w:trHeight w:val="1134"/>
        </w:trPr>
        <w:tc>
          <w:tcPr>
            <w:tcW w:w="634" w:type="dxa"/>
            <w:vAlign w:val="center"/>
          </w:tcPr>
          <w:p w14:paraId="278329D8" w14:textId="77777777" w:rsidR="004D772C" w:rsidRPr="006A6FB0" w:rsidRDefault="004D772C" w:rsidP="00B4160C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D</w:t>
            </w:r>
          </w:p>
        </w:tc>
        <w:tc>
          <w:tcPr>
            <w:tcW w:w="2579" w:type="dxa"/>
          </w:tcPr>
          <w:p w14:paraId="6DE8FAD7" w14:textId="59F1EE4F" w:rsidR="004D772C" w:rsidRPr="00865185" w:rsidRDefault="00726606" w:rsidP="00B4160C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Achiasmatický optický nerv s nystagmem</w:t>
            </w:r>
          </w:p>
        </w:tc>
        <w:tc>
          <w:tcPr>
            <w:tcW w:w="2260" w:type="dxa"/>
            <w:gridSpan w:val="2"/>
          </w:tcPr>
          <w:p w14:paraId="2CCAD684" w14:textId="37D51605" w:rsidR="00726606" w:rsidRDefault="00726606" w:rsidP="00726606">
            <w:pPr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-popsán u malé skupiny zvířat</w:t>
            </w:r>
          </w:p>
          <w:p w14:paraId="6FD1B274" w14:textId="77777777" w:rsidR="004D772C" w:rsidRDefault="00726606" w:rsidP="00726606">
            <w:pPr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- Kongenitální nystagmus</w:t>
            </w:r>
          </w:p>
          <w:p w14:paraId="1DEBECDD" w14:textId="3360DADD" w:rsidR="00726606" w:rsidRPr="00865185" w:rsidRDefault="00726606" w:rsidP="00726606">
            <w:pPr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-nedochází ke křížení </w:t>
            </w:r>
            <w:r w:rsidR="002B17B9">
              <w:rPr>
                <w:rFonts w:ascii="Microsoft Sans Serif" w:hAnsi="Microsoft Sans Serif" w:cs="Microsoft Sans Serif"/>
                <w:sz w:val="22"/>
                <w:szCs w:val="32"/>
              </w:rPr>
              <w:t>axonů retinálních gangliových buněk v chiasma opticum</w:t>
            </w:r>
          </w:p>
        </w:tc>
        <w:tc>
          <w:tcPr>
            <w:tcW w:w="1799" w:type="dxa"/>
          </w:tcPr>
          <w:p w14:paraId="7EEA9D58" w14:textId="1C768833" w:rsidR="00BB1B74" w:rsidRPr="00865185" w:rsidRDefault="00A901F0" w:rsidP="00B4160C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1874" w:type="dxa"/>
            <w:gridSpan w:val="2"/>
          </w:tcPr>
          <w:p w14:paraId="09A3289E" w14:textId="43C6CB37" w:rsidR="004D772C" w:rsidRPr="00865185" w:rsidRDefault="00AA3F71" w:rsidP="00B4160C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5142B2" w14:paraId="4E99AA51" w14:textId="77777777" w:rsidTr="00FF1619">
        <w:trPr>
          <w:cantSplit/>
          <w:trHeight w:val="1134"/>
        </w:trPr>
        <w:tc>
          <w:tcPr>
            <w:tcW w:w="634" w:type="dxa"/>
            <w:vAlign w:val="center"/>
          </w:tcPr>
          <w:p w14:paraId="39424254" w14:textId="77777777" w:rsidR="004D772C" w:rsidRDefault="004D772C" w:rsidP="00B4160C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lastRenderedPageBreak/>
              <w:t>E</w:t>
            </w:r>
          </w:p>
        </w:tc>
        <w:tc>
          <w:tcPr>
            <w:tcW w:w="2579" w:type="dxa"/>
          </w:tcPr>
          <w:p w14:paraId="3B837DE6" w14:textId="77777777" w:rsidR="004D772C" w:rsidRDefault="00726606" w:rsidP="00B4160C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Perzistentní pupilární membrána </w:t>
            </w:r>
          </w:p>
          <w:p w14:paraId="3DF7506E" w14:textId="21B7B33F" w:rsidR="00067818" w:rsidRPr="00865185" w:rsidRDefault="00067818" w:rsidP="00B4160C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Iris-iris</w:t>
            </w:r>
          </w:p>
        </w:tc>
        <w:tc>
          <w:tcPr>
            <w:tcW w:w="2260" w:type="dxa"/>
            <w:gridSpan w:val="2"/>
          </w:tcPr>
          <w:p w14:paraId="53D5637A" w14:textId="77777777" w:rsidR="004D772C" w:rsidRPr="00865185" w:rsidRDefault="004D772C" w:rsidP="00B4160C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1799" w:type="dxa"/>
          </w:tcPr>
          <w:p w14:paraId="3C561F27" w14:textId="4A21F639" w:rsidR="00067818" w:rsidRPr="00865185" w:rsidRDefault="00A901F0" w:rsidP="00B4160C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1874" w:type="dxa"/>
            <w:gridSpan w:val="2"/>
          </w:tcPr>
          <w:p w14:paraId="4EF60138" w14:textId="5DC50521" w:rsidR="004D772C" w:rsidRPr="00865185" w:rsidRDefault="00726606" w:rsidP="00B4160C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Chov na zvážení</w:t>
            </w:r>
          </w:p>
        </w:tc>
      </w:tr>
      <w:tr w:rsidR="005142B2" w14:paraId="5C004F3D" w14:textId="77777777" w:rsidTr="00FF1619">
        <w:trPr>
          <w:cantSplit/>
          <w:trHeight w:val="1134"/>
        </w:trPr>
        <w:tc>
          <w:tcPr>
            <w:tcW w:w="634" w:type="dxa"/>
            <w:vAlign w:val="center"/>
          </w:tcPr>
          <w:p w14:paraId="7827D19E" w14:textId="77777777" w:rsidR="004D772C" w:rsidRDefault="004D772C" w:rsidP="00B4160C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F</w:t>
            </w:r>
          </w:p>
        </w:tc>
        <w:tc>
          <w:tcPr>
            <w:tcW w:w="2579" w:type="dxa"/>
          </w:tcPr>
          <w:p w14:paraId="2AA1A5B1" w14:textId="2593D7AB" w:rsidR="004D772C" w:rsidRPr="00865185" w:rsidRDefault="002B17B9" w:rsidP="00B4160C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Retinální dysplazie – multifokální</w:t>
            </w:r>
          </w:p>
        </w:tc>
        <w:tc>
          <w:tcPr>
            <w:tcW w:w="2260" w:type="dxa"/>
            <w:gridSpan w:val="2"/>
          </w:tcPr>
          <w:p w14:paraId="165E448E" w14:textId="553DE400" w:rsidR="004D772C" w:rsidRPr="00865185" w:rsidRDefault="002B17B9" w:rsidP="002B17B9">
            <w:pPr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Kongenitální multipní záhyby sítnice, lineární nebo tvar Z, v tapetální části fundu, většina z nich vymizí v dospělosti</w:t>
            </w:r>
          </w:p>
        </w:tc>
        <w:tc>
          <w:tcPr>
            <w:tcW w:w="1799" w:type="dxa"/>
          </w:tcPr>
          <w:p w14:paraId="3978B97A" w14:textId="72D02675" w:rsidR="00067818" w:rsidRPr="00865185" w:rsidRDefault="00A901F0" w:rsidP="00B4160C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1874" w:type="dxa"/>
            <w:gridSpan w:val="2"/>
          </w:tcPr>
          <w:p w14:paraId="67705882" w14:textId="3264CA5B" w:rsidR="004D772C" w:rsidRPr="00865185" w:rsidRDefault="002B17B9" w:rsidP="00B4160C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Chov na zvážení</w:t>
            </w:r>
          </w:p>
        </w:tc>
      </w:tr>
      <w:tr w:rsidR="002B17B9" w14:paraId="7A8EA6B1" w14:textId="77777777" w:rsidTr="00FF1619">
        <w:trPr>
          <w:cantSplit/>
          <w:trHeight w:val="1134"/>
        </w:trPr>
        <w:tc>
          <w:tcPr>
            <w:tcW w:w="634" w:type="dxa"/>
            <w:vAlign w:val="center"/>
          </w:tcPr>
          <w:p w14:paraId="2B110428" w14:textId="02AC1BF9" w:rsidR="002B17B9" w:rsidRDefault="002B17B9" w:rsidP="00B4160C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G</w:t>
            </w:r>
          </w:p>
        </w:tc>
        <w:tc>
          <w:tcPr>
            <w:tcW w:w="2579" w:type="dxa"/>
          </w:tcPr>
          <w:p w14:paraId="46D92C60" w14:textId="582C9826" w:rsidR="002B17B9" w:rsidRPr="00865185" w:rsidRDefault="002B17B9" w:rsidP="00B4160C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Progresivní </w:t>
            </w:r>
            <w:r w:rsidR="00A901F0">
              <w:rPr>
                <w:rFonts w:ascii="Microsoft Sans Serif" w:hAnsi="Microsoft Sans Serif" w:cs="Microsoft Sans Serif"/>
                <w:sz w:val="22"/>
                <w:szCs w:val="32"/>
              </w:rPr>
              <w:t>retinální atrofie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 PRA</w:t>
            </w:r>
          </w:p>
        </w:tc>
        <w:tc>
          <w:tcPr>
            <w:tcW w:w="2260" w:type="dxa"/>
            <w:gridSpan w:val="2"/>
          </w:tcPr>
          <w:p w14:paraId="14884169" w14:textId="460717B6" w:rsidR="002B17B9" w:rsidRPr="00865185" w:rsidRDefault="002B17B9" w:rsidP="00B4160C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1799" w:type="dxa"/>
          </w:tcPr>
          <w:p w14:paraId="4A420726" w14:textId="5D923BA9" w:rsidR="002B17B9" w:rsidRPr="00865185" w:rsidRDefault="003C4BF5" w:rsidP="00B4160C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Předpokládá se autosomálně recesivní</w:t>
            </w:r>
          </w:p>
        </w:tc>
        <w:tc>
          <w:tcPr>
            <w:tcW w:w="1874" w:type="dxa"/>
            <w:gridSpan w:val="2"/>
          </w:tcPr>
          <w:p w14:paraId="62192ADF" w14:textId="2BFBC8DF" w:rsidR="002B17B9" w:rsidRPr="00865185" w:rsidRDefault="00AA3F71" w:rsidP="00B4160C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2B17B9" w14:paraId="4C068B46" w14:textId="77777777" w:rsidTr="00FF1619">
        <w:trPr>
          <w:cantSplit/>
          <w:trHeight w:val="1134"/>
        </w:trPr>
        <w:tc>
          <w:tcPr>
            <w:tcW w:w="634" w:type="dxa"/>
            <w:vAlign w:val="center"/>
          </w:tcPr>
          <w:p w14:paraId="14A80C6C" w14:textId="1FB9C1DA" w:rsidR="002B17B9" w:rsidRDefault="002B17B9" w:rsidP="00B4160C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H</w:t>
            </w:r>
          </w:p>
        </w:tc>
        <w:tc>
          <w:tcPr>
            <w:tcW w:w="2579" w:type="dxa"/>
          </w:tcPr>
          <w:p w14:paraId="0D280B29" w14:textId="77777777" w:rsidR="002B17B9" w:rsidRDefault="002B17B9" w:rsidP="00B4160C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Retinopatie u štěňat</w:t>
            </w:r>
          </w:p>
          <w:p w14:paraId="0DF14468" w14:textId="4400FD1C" w:rsidR="002B17B9" w:rsidRPr="00865185" w:rsidRDefault="00A901F0" w:rsidP="00B4160C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(1</w:t>
            </w:r>
            <w:r w:rsidR="002B17B9">
              <w:rPr>
                <w:rFonts w:ascii="Microsoft Sans Serif" w:hAnsi="Microsoft Sans Serif" w:cs="Microsoft Sans Serif"/>
                <w:sz w:val="22"/>
                <w:szCs w:val="32"/>
              </w:rPr>
              <w:t xml:space="preserve"> vrh s příbuzenskou plemenitbou)</w:t>
            </w:r>
          </w:p>
        </w:tc>
        <w:tc>
          <w:tcPr>
            <w:tcW w:w="2260" w:type="dxa"/>
            <w:gridSpan w:val="2"/>
          </w:tcPr>
          <w:p w14:paraId="740B9182" w14:textId="77777777" w:rsidR="002B17B9" w:rsidRDefault="002B17B9" w:rsidP="002B17B9">
            <w:pPr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2B17B9">
              <w:rPr>
                <w:rFonts w:ascii="Microsoft Sans Serif" w:hAnsi="Microsoft Sans Serif" w:cs="Microsoft Sans Serif"/>
                <w:sz w:val="22"/>
                <w:szCs w:val="32"/>
              </w:rPr>
              <w:t>S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lepota v 8 týdnech věku</w:t>
            </w:r>
          </w:p>
          <w:p w14:paraId="4E927357" w14:textId="5093307C" w:rsidR="00EB34DE" w:rsidRPr="0043724D" w:rsidRDefault="0043724D" w:rsidP="0043724D">
            <w:pPr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-</w:t>
            </w:r>
            <w:r w:rsidR="003C07D5" w:rsidRPr="0043724D">
              <w:rPr>
                <w:rFonts w:ascii="Microsoft Sans Serif" w:hAnsi="Microsoft Sans Serif" w:cs="Microsoft Sans Serif"/>
                <w:sz w:val="22"/>
                <w:szCs w:val="32"/>
              </w:rPr>
              <w:t>Narušené vidění v jasném a tlumeném světle</w:t>
            </w:r>
          </w:p>
          <w:p w14:paraId="491570A4" w14:textId="77777777" w:rsidR="00EB34DE" w:rsidRDefault="0043724D" w:rsidP="0043724D">
            <w:pPr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-</w:t>
            </w:r>
            <w:r w:rsidR="00EB34DE" w:rsidRPr="0043724D">
              <w:rPr>
                <w:rFonts w:ascii="Microsoft Sans Serif" w:hAnsi="Microsoft Sans Serif" w:cs="Microsoft Sans Serif"/>
                <w:sz w:val="22"/>
                <w:szCs w:val="32"/>
              </w:rPr>
              <w:t xml:space="preserve">multifokální oválná ložiska ztenčení </w:t>
            </w:r>
            <w:r w:rsidRPr="0043724D">
              <w:rPr>
                <w:rFonts w:ascii="Microsoft Sans Serif" w:hAnsi="Microsoft Sans Serif" w:cs="Microsoft Sans Serif"/>
                <w:sz w:val="22"/>
                <w:szCs w:val="32"/>
              </w:rPr>
              <w:t>sítnice v tapetální části fundu</w:t>
            </w:r>
          </w:p>
          <w:p w14:paraId="7BDA13F5" w14:textId="3F47A7B9" w:rsidR="0043724D" w:rsidRPr="0043724D" w:rsidRDefault="0043724D" w:rsidP="0043724D">
            <w:pPr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-</w:t>
            </w:r>
            <w:r w:rsidR="00EC3A81">
              <w:rPr>
                <w:rFonts w:ascii="Microsoft Sans Serif" w:hAnsi="Microsoft Sans Serif" w:cs="Microsoft Sans Serif"/>
                <w:sz w:val="22"/>
                <w:szCs w:val="32"/>
              </w:rPr>
              <w:t>postižení fotoreceptorů a epiteliálních buněk</w:t>
            </w:r>
          </w:p>
        </w:tc>
        <w:tc>
          <w:tcPr>
            <w:tcW w:w="1799" w:type="dxa"/>
          </w:tcPr>
          <w:p w14:paraId="783C9776" w14:textId="1DF35C9C" w:rsidR="002B17B9" w:rsidRPr="00865185" w:rsidRDefault="003C4BF5" w:rsidP="00B4160C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Předpokládá se autosomálně recesivní</w:t>
            </w:r>
          </w:p>
        </w:tc>
        <w:tc>
          <w:tcPr>
            <w:tcW w:w="1874" w:type="dxa"/>
            <w:gridSpan w:val="2"/>
          </w:tcPr>
          <w:p w14:paraId="478B74A4" w14:textId="500D6E54" w:rsidR="002B17B9" w:rsidRPr="00865185" w:rsidRDefault="00AA3F71" w:rsidP="00B4160C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NEx</w:t>
            </w:r>
          </w:p>
        </w:tc>
      </w:tr>
      <w:tr w:rsidR="002B17B9" w14:paraId="7DD8D68F" w14:textId="77777777" w:rsidTr="00FF1619">
        <w:trPr>
          <w:cantSplit/>
          <w:trHeight w:val="1134"/>
        </w:trPr>
        <w:tc>
          <w:tcPr>
            <w:tcW w:w="634" w:type="dxa"/>
            <w:vAlign w:val="center"/>
          </w:tcPr>
          <w:p w14:paraId="528F9F07" w14:textId="772DC41E" w:rsidR="002B17B9" w:rsidRDefault="00B368BF" w:rsidP="00B4160C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I</w:t>
            </w:r>
          </w:p>
        </w:tc>
        <w:tc>
          <w:tcPr>
            <w:tcW w:w="2579" w:type="dxa"/>
          </w:tcPr>
          <w:p w14:paraId="6AD4BC7D" w14:textId="0910B6D1" w:rsidR="002B17B9" w:rsidRPr="00865185" w:rsidRDefault="00B368BF" w:rsidP="00B4160C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Korneální dystrofie</w:t>
            </w:r>
          </w:p>
        </w:tc>
        <w:tc>
          <w:tcPr>
            <w:tcW w:w="2260" w:type="dxa"/>
            <w:gridSpan w:val="2"/>
          </w:tcPr>
          <w:p w14:paraId="7E4FE54B" w14:textId="77777777" w:rsidR="002B17B9" w:rsidRPr="00865185" w:rsidRDefault="002B17B9" w:rsidP="00B4160C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1799" w:type="dxa"/>
          </w:tcPr>
          <w:p w14:paraId="5A1C5F03" w14:textId="252B1AB3" w:rsidR="00074784" w:rsidRPr="00865185" w:rsidRDefault="00A901F0" w:rsidP="00B4160C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1874" w:type="dxa"/>
            <w:gridSpan w:val="2"/>
          </w:tcPr>
          <w:p w14:paraId="0D75DE2B" w14:textId="4E9FF25D" w:rsidR="002B17B9" w:rsidRPr="00865185" w:rsidRDefault="00BB56C4" w:rsidP="00B4160C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Chov na zvážení</w:t>
            </w:r>
          </w:p>
        </w:tc>
      </w:tr>
      <w:tr w:rsidR="00AA3F71" w14:paraId="4F4FE1D0" w14:textId="77777777" w:rsidTr="00FF1619">
        <w:trPr>
          <w:cantSplit/>
          <w:trHeight w:val="1134"/>
        </w:trPr>
        <w:tc>
          <w:tcPr>
            <w:tcW w:w="634" w:type="dxa"/>
            <w:vAlign w:val="center"/>
          </w:tcPr>
          <w:p w14:paraId="0756AC6D" w14:textId="4696DB34" w:rsidR="00AA3F71" w:rsidRDefault="00AA3F71" w:rsidP="00AA3F71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J</w:t>
            </w:r>
          </w:p>
        </w:tc>
        <w:tc>
          <w:tcPr>
            <w:tcW w:w="2579" w:type="dxa"/>
          </w:tcPr>
          <w:p w14:paraId="23218C7E" w14:textId="185C6436" w:rsidR="00AA3F71" w:rsidRDefault="00AA3F71" w:rsidP="00AA3F7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Mikropapila optického nervu</w:t>
            </w:r>
          </w:p>
        </w:tc>
        <w:tc>
          <w:tcPr>
            <w:tcW w:w="2260" w:type="dxa"/>
            <w:gridSpan w:val="2"/>
          </w:tcPr>
          <w:p w14:paraId="59178EC5" w14:textId="77777777" w:rsidR="00AA3F71" w:rsidRPr="00865185" w:rsidRDefault="00AA3F71" w:rsidP="00AA3F7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1799" w:type="dxa"/>
          </w:tcPr>
          <w:p w14:paraId="77CD02F7" w14:textId="3DB11B4D" w:rsidR="00AA3F71" w:rsidRDefault="00AA3F71" w:rsidP="00AA3F7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1874" w:type="dxa"/>
            <w:gridSpan w:val="2"/>
          </w:tcPr>
          <w:p w14:paraId="0EF7B10C" w14:textId="3F7577CB" w:rsidR="00AA3F71" w:rsidRPr="000E59CC" w:rsidRDefault="00AA3F71" w:rsidP="00AA3F7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Chov na zvážení, </w:t>
            </w:r>
            <w:r w:rsidRPr="00FB78C9">
              <w:rPr>
                <w:rFonts w:ascii="Microsoft Sans Serif" w:hAnsi="Microsoft Sans Serif" w:cs="Microsoft Sans Serif"/>
                <w:sz w:val="22"/>
                <w:szCs w:val="32"/>
              </w:rPr>
              <w:t xml:space="preserve">v případě zaškrtnutí políčka „závažný/severe“ 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4D772C" w14:paraId="57657366" w14:textId="77777777" w:rsidTr="00FF1619">
        <w:tblPrEx>
          <w:tblCellMar>
            <w:top w:w="0" w:type="dxa"/>
            <w:bottom w:w="0" w:type="dxa"/>
          </w:tblCellMar>
        </w:tblPrEx>
        <w:trPr>
          <w:gridAfter w:val="1"/>
          <w:wAfter w:w="48" w:type="dxa"/>
          <w:trHeight w:val="1975"/>
        </w:trPr>
        <w:tc>
          <w:tcPr>
            <w:tcW w:w="4549" w:type="dxa"/>
            <w:gridSpan w:val="3"/>
          </w:tcPr>
          <w:p w14:paraId="14A911BF" w14:textId="5927096F" w:rsidR="004D772C" w:rsidRPr="000972EF" w:rsidRDefault="00726606" w:rsidP="00B4160C">
            <w:pPr>
              <w:rPr>
                <w:rFonts w:ascii="Microsoft Sans Serif" w:hAnsi="Microsoft Sans Serif" w:cs="Microsoft Sans Serif"/>
                <w:sz w:val="36"/>
                <w:szCs w:val="48"/>
              </w:rPr>
            </w:pPr>
            <w:r>
              <w:rPr>
                <w:rFonts w:ascii="Microsoft Sans Serif" w:hAnsi="Microsoft Sans Serif" w:cs="Microsoft Sans Serif"/>
                <w:sz w:val="36"/>
                <w:szCs w:val="48"/>
              </w:rPr>
              <w:lastRenderedPageBreak/>
              <w:t>Belgický ovčák</w:t>
            </w:r>
            <w:r w:rsidR="00FF1619">
              <w:rPr>
                <w:rFonts w:ascii="Microsoft Sans Serif" w:hAnsi="Microsoft Sans Serif" w:cs="Microsoft Sans Serif"/>
                <w:sz w:val="36"/>
                <w:szCs w:val="48"/>
              </w:rPr>
              <w:t>/</w:t>
            </w:r>
            <w:r>
              <w:rPr>
                <w:rFonts w:ascii="Microsoft Sans Serif" w:hAnsi="Microsoft Sans Serif" w:cs="Microsoft Sans Serif"/>
                <w:sz w:val="36"/>
                <w:szCs w:val="48"/>
              </w:rPr>
              <w:t>Tervueren</w:t>
            </w:r>
          </w:p>
        </w:tc>
        <w:tc>
          <w:tcPr>
            <w:tcW w:w="4549" w:type="dxa"/>
            <w:gridSpan w:val="3"/>
          </w:tcPr>
          <w:p w14:paraId="351A9225" w14:textId="06C5BF30" w:rsidR="004D772C" w:rsidRPr="000972EF" w:rsidRDefault="00FF1619" w:rsidP="00B4160C">
            <w:pPr>
              <w:rPr>
                <w:rFonts w:ascii="Microsoft Sans Serif" w:hAnsi="Microsoft Sans Serif" w:cs="Microsoft Sans Serif"/>
                <w:sz w:val="36"/>
                <w:szCs w:val="48"/>
              </w:rPr>
            </w:pPr>
            <w:r>
              <w:rPr>
                <w:rFonts w:ascii="Microsoft Sans Serif" w:hAnsi="Microsoft Sans Serif" w:cs="Microsoft Sans Serif"/>
                <w:noProof/>
                <w:sz w:val="36"/>
                <w:szCs w:val="48"/>
              </w:rPr>
              <w:drawing>
                <wp:inline distT="0" distB="0" distL="0" distR="0" wp14:anchorId="6B4451BA" wp14:editId="349F5D9B">
                  <wp:extent cx="2095500" cy="2933700"/>
                  <wp:effectExtent l="0" t="0" r="0" b="0"/>
                  <wp:docPr id="245250321" name="Obrázek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5250321" name="Obrázek 11"/>
                          <pic:cNvPicPr>
                            <a:picLocks noChangeAspect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837473B0-CC2E-450A-ABE3-18F120FF3D39}">
                                <a1611:picAttrSrcUrl xmlns:a1611="http://schemas.microsoft.com/office/drawing/2016/11/main" r:id="rId2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95500" cy="2933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A0907B7" w14:textId="77777777" w:rsidR="004D772C" w:rsidRPr="006A6FB0" w:rsidRDefault="004D772C" w:rsidP="004D772C">
      <w:pPr>
        <w:spacing w:before="200"/>
        <w:jc w:val="center"/>
        <w:rPr>
          <w:rFonts w:ascii="Microsoft Sans Serif" w:hAnsi="Microsoft Sans Serif" w:cs="Microsoft Sans Serif"/>
          <w:b/>
          <w:bCs/>
          <w:sz w:val="28"/>
          <w:szCs w:val="40"/>
          <w:u w:val="single"/>
        </w:rPr>
      </w:pPr>
      <w:r w:rsidRPr="006A6FB0">
        <w:rPr>
          <w:rFonts w:ascii="Microsoft Sans Serif" w:hAnsi="Microsoft Sans Serif" w:cs="Microsoft Sans Serif"/>
          <w:b/>
          <w:bCs/>
          <w:sz w:val="28"/>
          <w:szCs w:val="40"/>
          <w:u w:val="single"/>
        </w:rPr>
        <w:t xml:space="preserve">Známé nebo předpokládané dědičné oční </w:t>
      </w:r>
      <w:r>
        <w:rPr>
          <w:rFonts w:ascii="Microsoft Sans Serif" w:hAnsi="Microsoft Sans Serif" w:cs="Microsoft Sans Serif"/>
          <w:b/>
          <w:bCs/>
          <w:sz w:val="28"/>
          <w:szCs w:val="40"/>
          <w:u w:val="single"/>
        </w:rPr>
        <w:t>vady</w:t>
      </w:r>
    </w:p>
    <w:tbl>
      <w:tblPr>
        <w:tblStyle w:val="Mkatabulky"/>
        <w:tblW w:w="9146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846"/>
        <w:gridCol w:w="2075"/>
        <w:gridCol w:w="2075"/>
        <w:gridCol w:w="2075"/>
        <w:gridCol w:w="2075"/>
      </w:tblGrid>
      <w:tr w:rsidR="004D772C" w14:paraId="2558B6F5" w14:textId="77777777" w:rsidTr="00FF1619">
        <w:trPr>
          <w:trHeight w:val="873"/>
        </w:trPr>
        <w:tc>
          <w:tcPr>
            <w:tcW w:w="846" w:type="dxa"/>
          </w:tcPr>
          <w:p w14:paraId="7779D463" w14:textId="77777777" w:rsidR="004D772C" w:rsidRPr="000972EF" w:rsidRDefault="004D772C" w:rsidP="00B4160C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</w:p>
        </w:tc>
        <w:tc>
          <w:tcPr>
            <w:tcW w:w="2075" w:type="dxa"/>
            <w:vAlign w:val="center"/>
          </w:tcPr>
          <w:p w14:paraId="17D5E329" w14:textId="77777777" w:rsidR="004D772C" w:rsidRPr="000972EF" w:rsidRDefault="004D772C" w:rsidP="00B4160C">
            <w:pPr>
              <w:jc w:val="center"/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Diagnóza</w:t>
            </w:r>
          </w:p>
        </w:tc>
        <w:tc>
          <w:tcPr>
            <w:tcW w:w="2075" w:type="dxa"/>
            <w:vAlign w:val="center"/>
          </w:tcPr>
          <w:p w14:paraId="037865DA" w14:textId="77777777" w:rsidR="004D772C" w:rsidRPr="000972EF" w:rsidRDefault="004D772C" w:rsidP="00B4160C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Komentáře k diagnóze</w:t>
            </w:r>
          </w:p>
        </w:tc>
        <w:tc>
          <w:tcPr>
            <w:tcW w:w="2075" w:type="dxa"/>
            <w:vAlign w:val="center"/>
          </w:tcPr>
          <w:p w14:paraId="3CE81A63" w14:textId="77777777" w:rsidR="004D772C" w:rsidRDefault="004D772C" w:rsidP="00B4160C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Genetický test</w:t>
            </w:r>
          </w:p>
          <w:p w14:paraId="2F4918AA" w14:textId="77777777" w:rsidR="004D772C" w:rsidRPr="000972EF" w:rsidRDefault="004D772C" w:rsidP="00B4160C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dědičnost</w:t>
            </w:r>
          </w:p>
        </w:tc>
        <w:tc>
          <w:tcPr>
            <w:tcW w:w="2075" w:type="dxa"/>
            <w:vAlign w:val="center"/>
          </w:tcPr>
          <w:p w14:paraId="2243FD4A" w14:textId="77777777" w:rsidR="004D772C" w:rsidRPr="000972EF" w:rsidRDefault="004D772C" w:rsidP="00B4160C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Doporučení k chovu</w:t>
            </w:r>
          </w:p>
        </w:tc>
      </w:tr>
      <w:tr w:rsidR="004D772C" w14:paraId="75E753A4" w14:textId="77777777" w:rsidTr="00FF1619">
        <w:trPr>
          <w:cantSplit/>
          <w:trHeight w:val="1134"/>
        </w:trPr>
        <w:tc>
          <w:tcPr>
            <w:tcW w:w="846" w:type="dxa"/>
            <w:vAlign w:val="center"/>
          </w:tcPr>
          <w:p w14:paraId="576F9BE3" w14:textId="77777777" w:rsidR="004D772C" w:rsidRPr="006A6FB0" w:rsidRDefault="004D772C" w:rsidP="00B4160C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A</w:t>
            </w:r>
          </w:p>
        </w:tc>
        <w:tc>
          <w:tcPr>
            <w:tcW w:w="2075" w:type="dxa"/>
          </w:tcPr>
          <w:p w14:paraId="4F933934" w14:textId="77777777" w:rsidR="004D772C" w:rsidRDefault="00AD380E" w:rsidP="00B4160C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Chronická superficiální keratitis</w:t>
            </w:r>
          </w:p>
          <w:p w14:paraId="6FBC26DC" w14:textId="53EA605B" w:rsidR="00BB56C4" w:rsidRPr="00865185" w:rsidRDefault="00BB56C4" w:rsidP="00B4160C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Pannua</w:t>
            </w:r>
          </w:p>
        </w:tc>
        <w:tc>
          <w:tcPr>
            <w:tcW w:w="2075" w:type="dxa"/>
          </w:tcPr>
          <w:p w14:paraId="202BA622" w14:textId="77777777" w:rsidR="004D772C" w:rsidRPr="00865185" w:rsidRDefault="004D772C" w:rsidP="00B4160C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2075" w:type="dxa"/>
          </w:tcPr>
          <w:p w14:paraId="45912285" w14:textId="4DE60FDA" w:rsidR="007B7702" w:rsidRPr="00865185" w:rsidRDefault="00FF1619" w:rsidP="00B4160C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75" w:type="dxa"/>
          </w:tcPr>
          <w:p w14:paraId="6BE61CAF" w14:textId="556FC6C0" w:rsidR="004D772C" w:rsidRPr="00865185" w:rsidRDefault="00FF1619" w:rsidP="00B4160C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4D772C" w14:paraId="1BECFD86" w14:textId="77777777" w:rsidTr="00FF1619">
        <w:trPr>
          <w:cantSplit/>
          <w:trHeight w:val="1134"/>
        </w:trPr>
        <w:tc>
          <w:tcPr>
            <w:tcW w:w="846" w:type="dxa"/>
            <w:vAlign w:val="center"/>
          </w:tcPr>
          <w:p w14:paraId="4680B456" w14:textId="77777777" w:rsidR="004D772C" w:rsidRPr="006A6FB0" w:rsidRDefault="004D772C" w:rsidP="00B4160C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B</w:t>
            </w:r>
          </w:p>
        </w:tc>
        <w:tc>
          <w:tcPr>
            <w:tcW w:w="2075" w:type="dxa"/>
          </w:tcPr>
          <w:p w14:paraId="5678F79B" w14:textId="583E22A1" w:rsidR="004D772C" w:rsidRDefault="00AD380E" w:rsidP="00B4160C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PPM</w:t>
            </w:r>
          </w:p>
          <w:p w14:paraId="52932786" w14:textId="15A678B0" w:rsidR="007B7702" w:rsidRPr="00865185" w:rsidRDefault="007B7702" w:rsidP="00FF1619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2075" w:type="dxa"/>
          </w:tcPr>
          <w:p w14:paraId="7260292D" w14:textId="26F2DF59" w:rsidR="004D772C" w:rsidRPr="00865185" w:rsidRDefault="00D13805" w:rsidP="00B4160C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Iris-iris</w:t>
            </w:r>
          </w:p>
        </w:tc>
        <w:tc>
          <w:tcPr>
            <w:tcW w:w="2075" w:type="dxa"/>
          </w:tcPr>
          <w:p w14:paraId="6E1899F5" w14:textId="3F141D14" w:rsidR="007B7702" w:rsidRPr="00865185" w:rsidRDefault="00FF1619" w:rsidP="00B4160C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75" w:type="dxa"/>
          </w:tcPr>
          <w:p w14:paraId="40D73A86" w14:textId="3E57776F" w:rsidR="004D772C" w:rsidRPr="00865185" w:rsidRDefault="00AD380E" w:rsidP="00B4160C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Chov na zvážení</w:t>
            </w:r>
          </w:p>
        </w:tc>
      </w:tr>
      <w:tr w:rsidR="004D772C" w14:paraId="6DD1D926" w14:textId="77777777" w:rsidTr="00FF1619">
        <w:trPr>
          <w:cantSplit/>
          <w:trHeight w:val="1134"/>
        </w:trPr>
        <w:tc>
          <w:tcPr>
            <w:tcW w:w="846" w:type="dxa"/>
            <w:vAlign w:val="center"/>
          </w:tcPr>
          <w:p w14:paraId="6DC6C529" w14:textId="77777777" w:rsidR="004D772C" w:rsidRPr="006A6FB0" w:rsidRDefault="004D772C" w:rsidP="00B4160C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C</w:t>
            </w:r>
          </w:p>
        </w:tc>
        <w:tc>
          <w:tcPr>
            <w:tcW w:w="2075" w:type="dxa"/>
          </w:tcPr>
          <w:p w14:paraId="7D869AAB" w14:textId="1130A41B" w:rsidR="004D772C" w:rsidRPr="00865185" w:rsidRDefault="00AD380E" w:rsidP="00B4160C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Katarakta</w:t>
            </w:r>
          </w:p>
        </w:tc>
        <w:tc>
          <w:tcPr>
            <w:tcW w:w="2075" w:type="dxa"/>
          </w:tcPr>
          <w:p w14:paraId="2FE89E2A" w14:textId="60C91EEC" w:rsidR="004D772C" w:rsidRPr="00865185" w:rsidRDefault="00AD380E" w:rsidP="00B4160C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neprogresivní posteriorní triangulární opacita</w:t>
            </w:r>
          </w:p>
        </w:tc>
        <w:tc>
          <w:tcPr>
            <w:tcW w:w="2075" w:type="dxa"/>
          </w:tcPr>
          <w:p w14:paraId="0A087778" w14:textId="6E07D117" w:rsidR="007B7702" w:rsidRPr="00865185" w:rsidRDefault="00FF1619" w:rsidP="00B4160C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75" w:type="dxa"/>
          </w:tcPr>
          <w:p w14:paraId="01DBF1A4" w14:textId="7E47C36F" w:rsidR="004D772C" w:rsidRPr="00865185" w:rsidRDefault="00AD380E" w:rsidP="00B4160C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</w:t>
            </w:r>
            <w:r w:rsidR="00FF1619">
              <w:rPr>
                <w:rFonts w:ascii="Microsoft Sans Serif" w:hAnsi="Microsoft Sans Serif" w:cs="Microsoft Sans Serif"/>
                <w:sz w:val="22"/>
                <w:szCs w:val="32"/>
              </w:rPr>
              <w:t>E</w:t>
            </w:r>
          </w:p>
        </w:tc>
      </w:tr>
      <w:tr w:rsidR="00FF1619" w14:paraId="5FE845EA" w14:textId="77777777" w:rsidTr="00FF1619">
        <w:trPr>
          <w:cantSplit/>
          <w:trHeight w:val="1134"/>
        </w:trPr>
        <w:tc>
          <w:tcPr>
            <w:tcW w:w="846" w:type="dxa"/>
            <w:vAlign w:val="center"/>
          </w:tcPr>
          <w:p w14:paraId="268465F8" w14:textId="77777777" w:rsidR="00FF1619" w:rsidRPr="006A6FB0" w:rsidRDefault="00FF1619" w:rsidP="00FF1619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D</w:t>
            </w:r>
          </w:p>
        </w:tc>
        <w:tc>
          <w:tcPr>
            <w:tcW w:w="2075" w:type="dxa"/>
          </w:tcPr>
          <w:p w14:paraId="40489982" w14:textId="4C0F4BF2" w:rsidR="00FF1619" w:rsidRPr="00865185" w:rsidRDefault="00FF1619" w:rsidP="00FF1619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Mikropapila optického nervu</w:t>
            </w:r>
          </w:p>
        </w:tc>
        <w:tc>
          <w:tcPr>
            <w:tcW w:w="2075" w:type="dxa"/>
          </w:tcPr>
          <w:p w14:paraId="3C35F5D4" w14:textId="77777777" w:rsidR="00FF1619" w:rsidRPr="00865185" w:rsidRDefault="00FF1619" w:rsidP="00FF1619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2075" w:type="dxa"/>
          </w:tcPr>
          <w:p w14:paraId="7D24AB8A" w14:textId="795B03FC" w:rsidR="00FF1619" w:rsidRPr="00865185" w:rsidRDefault="00FF1619" w:rsidP="00FF1619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75" w:type="dxa"/>
          </w:tcPr>
          <w:p w14:paraId="02D5D20F" w14:textId="52C65CF7" w:rsidR="00FF1619" w:rsidRPr="00FF1619" w:rsidRDefault="00FF1619" w:rsidP="00FF1619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Chov na zvážení, </w:t>
            </w:r>
            <w:r w:rsidRPr="00FB78C9">
              <w:rPr>
                <w:rFonts w:ascii="Microsoft Sans Serif" w:hAnsi="Microsoft Sans Serif" w:cs="Microsoft Sans Serif"/>
                <w:sz w:val="22"/>
                <w:szCs w:val="32"/>
              </w:rPr>
              <w:t xml:space="preserve">v případě zaškrtnutí políčka „závažný/severe“ 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FF1619" w14:paraId="62BEE434" w14:textId="77777777" w:rsidTr="00FF1619">
        <w:trPr>
          <w:cantSplit/>
          <w:trHeight w:val="1134"/>
        </w:trPr>
        <w:tc>
          <w:tcPr>
            <w:tcW w:w="846" w:type="dxa"/>
            <w:vAlign w:val="center"/>
          </w:tcPr>
          <w:p w14:paraId="6CCF1240" w14:textId="77777777" w:rsidR="00FF1619" w:rsidRDefault="00FF1619" w:rsidP="00FF1619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E</w:t>
            </w:r>
          </w:p>
        </w:tc>
        <w:tc>
          <w:tcPr>
            <w:tcW w:w="2075" w:type="dxa"/>
          </w:tcPr>
          <w:p w14:paraId="49F70576" w14:textId="77777777" w:rsidR="00FF1619" w:rsidRDefault="00FF1619" w:rsidP="00FF1619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Retinální dysplazie</w:t>
            </w:r>
          </w:p>
          <w:p w14:paraId="5EFC15D6" w14:textId="2BD035EF" w:rsidR="00FF1619" w:rsidRPr="00865185" w:rsidRDefault="00FF1619" w:rsidP="00FF1619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foldy/geografická</w:t>
            </w:r>
          </w:p>
        </w:tc>
        <w:tc>
          <w:tcPr>
            <w:tcW w:w="2075" w:type="dxa"/>
          </w:tcPr>
          <w:p w14:paraId="07DEA4DD" w14:textId="77777777" w:rsidR="00FF1619" w:rsidRPr="00865185" w:rsidRDefault="00FF1619" w:rsidP="00FF1619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2075" w:type="dxa"/>
          </w:tcPr>
          <w:p w14:paraId="036757E7" w14:textId="3DA01942" w:rsidR="00FF1619" w:rsidRPr="00865185" w:rsidRDefault="00FF1619" w:rsidP="00FF1619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75" w:type="dxa"/>
          </w:tcPr>
          <w:p w14:paraId="2EA3F370" w14:textId="0B04ED0B" w:rsidR="00FF1619" w:rsidRPr="00865185" w:rsidRDefault="00FF1619" w:rsidP="00FF1619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Chov na zvážení</w:t>
            </w:r>
          </w:p>
        </w:tc>
      </w:tr>
      <w:tr w:rsidR="00FF1619" w14:paraId="32973B77" w14:textId="77777777" w:rsidTr="00FF1619">
        <w:trPr>
          <w:cantSplit/>
          <w:trHeight w:val="1134"/>
        </w:trPr>
        <w:tc>
          <w:tcPr>
            <w:tcW w:w="846" w:type="dxa"/>
            <w:vAlign w:val="center"/>
          </w:tcPr>
          <w:p w14:paraId="50459AE5" w14:textId="77777777" w:rsidR="00FF1619" w:rsidRDefault="00FF1619" w:rsidP="00FF1619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lastRenderedPageBreak/>
              <w:t>F</w:t>
            </w:r>
          </w:p>
        </w:tc>
        <w:tc>
          <w:tcPr>
            <w:tcW w:w="2075" w:type="dxa"/>
          </w:tcPr>
          <w:p w14:paraId="195434A3" w14:textId="06A9EDF5" w:rsidR="00FF1619" w:rsidRPr="00865185" w:rsidRDefault="00FF1619" w:rsidP="00FF1619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Distichiasis</w:t>
            </w:r>
          </w:p>
        </w:tc>
        <w:tc>
          <w:tcPr>
            <w:tcW w:w="2075" w:type="dxa"/>
          </w:tcPr>
          <w:p w14:paraId="4E7404D7" w14:textId="77777777" w:rsidR="00FF1619" w:rsidRPr="00865185" w:rsidRDefault="00FF1619" w:rsidP="00FF1619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2075" w:type="dxa"/>
          </w:tcPr>
          <w:p w14:paraId="53EA8BB7" w14:textId="0C1EAAB3" w:rsidR="00FF1619" w:rsidRPr="00865185" w:rsidRDefault="00FF1619" w:rsidP="00FF1619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75" w:type="dxa"/>
          </w:tcPr>
          <w:p w14:paraId="67FEBCA0" w14:textId="3FE6EA97" w:rsidR="00FF1619" w:rsidRPr="00865185" w:rsidRDefault="00FF1619" w:rsidP="00FF1619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Chov na zvážení</w:t>
            </w:r>
          </w:p>
        </w:tc>
      </w:tr>
      <w:tr w:rsidR="00FF1619" w14:paraId="2A5DA456" w14:textId="77777777" w:rsidTr="00FF1619">
        <w:trPr>
          <w:cantSplit/>
          <w:trHeight w:val="1134"/>
        </w:trPr>
        <w:tc>
          <w:tcPr>
            <w:tcW w:w="846" w:type="dxa"/>
            <w:vAlign w:val="center"/>
          </w:tcPr>
          <w:p w14:paraId="37A9BF56" w14:textId="65764F81" w:rsidR="00FF1619" w:rsidRDefault="00FF1619" w:rsidP="00FF1619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G</w:t>
            </w:r>
          </w:p>
        </w:tc>
        <w:tc>
          <w:tcPr>
            <w:tcW w:w="2075" w:type="dxa"/>
          </w:tcPr>
          <w:p w14:paraId="27D3EC11" w14:textId="77777777" w:rsidR="00FF1619" w:rsidRDefault="00FF1619" w:rsidP="00FF1619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Progresivní retinální atrofie</w:t>
            </w:r>
          </w:p>
          <w:p w14:paraId="061E0735" w14:textId="1F427D00" w:rsidR="00FF1619" w:rsidRDefault="00FF1619" w:rsidP="00FF1619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PRA</w:t>
            </w:r>
          </w:p>
        </w:tc>
        <w:tc>
          <w:tcPr>
            <w:tcW w:w="2075" w:type="dxa"/>
          </w:tcPr>
          <w:p w14:paraId="4907423D" w14:textId="77777777" w:rsidR="00FF1619" w:rsidRPr="00865185" w:rsidRDefault="00FF1619" w:rsidP="00FF1619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2075" w:type="dxa"/>
          </w:tcPr>
          <w:p w14:paraId="3684EAAA" w14:textId="54DE240F" w:rsidR="00FF1619" w:rsidRDefault="00FF1619" w:rsidP="00FF1619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75" w:type="dxa"/>
          </w:tcPr>
          <w:p w14:paraId="242B40B2" w14:textId="3D768BE7" w:rsidR="00FF1619" w:rsidRDefault="00FF1619" w:rsidP="00FF1619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</w:tbl>
    <w:p w14:paraId="621D9B71" w14:textId="762786C5" w:rsidR="004D772C" w:rsidRPr="00A901F0" w:rsidRDefault="004D772C" w:rsidP="00A901F0"/>
    <w:sectPr w:rsidR="004D772C" w:rsidRPr="00A901F0" w:rsidSect="000972EF">
      <w:headerReference w:type="default" r:id="rId2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EC6EDE" w14:textId="77777777" w:rsidR="001F7651" w:rsidRDefault="001F7651" w:rsidP="000972EF">
      <w:pPr>
        <w:spacing w:after="0" w:line="240" w:lineRule="auto"/>
      </w:pPr>
      <w:r>
        <w:separator/>
      </w:r>
    </w:p>
  </w:endnote>
  <w:endnote w:type="continuationSeparator" w:id="0">
    <w:p w14:paraId="386A336E" w14:textId="77777777" w:rsidR="001F7651" w:rsidRDefault="001F7651" w:rsidP="000972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(Základní tex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716768" w14:textId="77777777" w:rsidR="001F7651" w:rsidRDefault="001F7651" w:rsidP="000972EF">
      <w:pPr>
        <w:spacing w:after="0" w:line="240" w:lineRule="auto"/>
      </w:pPr>
      <w:r>
        <w:separator/>
      </w:r>
    </w:p>
  </w:footnote>
  <w:footnote w:type="continuationSeparator" w:id="0">
    <w:p w14:paraId="7C0A34C5" w14:textId="77777777" w:rsidR="001F7651" w:rsidRDefault="001F7651" w:rsidP="000972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CA5CD" w14:textId="77777777" w:rsidR="000972EF" w:rsidRPr="005A7157" w:rsidRDefault="000972EF">
    <w:pPr>
      <w:pStyle w:val="Zhlav"/>
    </w:pPr>
    <w:r w:rsidRPr="005A7157"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7AB3D86" wp14:editId="7F643423">
              <wp:simplePos x="0" y="0"/>
              <wp:positionH relativeFrom="page">
                <wp:posOffset>884321</wp:posOffset>
              </wp:positionH>
              <wp:positionV relativeFrom="page">
                <wp:posOffset>318837</wp:posOffset>
              </wp:positionV>
              <wp:extent cx="5804769" cy="283464"/>
              <wp:effectExtent l="0" t="0" r="0" b="0"/>
              <wp:wrapNone/>
              <wp:docPr id="17" name="Obdélník 25" title="Document Titl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04769" cy="283464"/>
                      </a:xfrm>
                      <a:prstGeom prst="rect">
                        <a:avLst/>
                      </a:prstGeom>
                      <a:solidFill>
                        <a:schemeClr val="tx2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b/>
                              <w:caps/>
                              <w:spacing w:val="20"/>
                              <w:sz w:val="28"/>
                              <w:szCs w:val="28"/>
                            </w:rPr>
                            <w:alias w:val="Název"/>
                            <w:tag w:val=""/>
                            <w:id w:val="-155760336"/>
                            <w:showingPlcHdr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15:appearance w15:val="hidden"/>
                            <w:text/>
                          </w:sdtPr>
                          <w:sdtContent>
                            <w:p w14:paraId="423129A9" w14:textId="77777777" w:rsidR="000972EF" w:rsidRDefault="00865185">
                              <w:pPr>
                                <w:pStyle w:val="Bezmezer"/>
                                <w:jc w:val="center"/>
                                <w:rPr>
                                  <w:b/>
                                  <w:caps/>
                                  <w:spacing w:val="2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aps/>
                                  <w:spacing w:val="20"/>
                                  <w:sz w:val="28"/>
                                  <w:szCs w:val="28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7AB3D86" id="Obdélník 25" o:spid="_x0000_s1035" alt="Název: Document Title" style="position:absolute;margin-left:69.65pt;margin-top:25.1pt;width:457.05pt;height:22.3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" fillcolor="#0e2841 [3215]" stroked="f" strokeweight="1pt">
              <v:textbox inset=",0,,0">
                <w:txbxContent>
                  <w:sdt>
                    <w:sdtPr>
                      <w:rPr>
                        <w:b/>
                        <w:caps/>
                        <w:spacing w:val="20"/>
                        <w:sz w:val="28"/>
                        <w:szCs w:val="28"/>
                      </w:rPr>
                      <w:alias w:val="Název"/>
                      <w:tag w:val=""/>
                      <w:id w:val="-155760336"/>
                      <w:showingPlcHdr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15:appearance w15:val="hidden"/>
                      <w:text/>
                    </w:sdtPr>
                    <w:sdtContent>
                      <w:p w14:paraId="423129A9" w14:textId="77777777" w:rsidR="000972EF" w:rsidRDefault="00865185">
                        <w:pPr>
                          <w:pStyle w:val="Bezmezer"/>
                          <w:jc w:val="center"/>
                          <w:rPr>
                            <w:b/>
                            <w:caps/>
                            <w:spacing w:val="20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aps/>
                            <w:spacing w:val="20"/>
                            <w:sz w:val="28"/>
                            <w:szCs w:val="28"/>
                          </w:rPr>
                          <w:t xml:space="preserve">     </w:t>
                        </w:r>
                      </w:p>
                    </w:sdtContent>
                  </w:sdt>
                </w:txbxContent>
              </v:textbox>
              <w10:wrap anchorx="page" anchory="page"/>
            </v:rect>
          </w:pict>
        </mc:Fallback>
      </mc:AlternateContent>
    </w:r>
  </w:p>
  <w:p w14:paraId="7C817213" w14:textId="77777777" w:rsidR="000972EF" w:rsidRDefault="000972EF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B450E"/>
    <w:multiLevelType w:val="hybridMultilevel"/>
    <w:tmpl w:val="045A601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564DC0"/>
    <w:multiLevelType w:val="hybridMultilevel"/>
    <w:tmpl w:val="F670D44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0D3732"/>
    <w:multiLevelType w:val="hybridMultilevel"/>
    <w:tmpl w:val="504A9B2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B27979"/>
    <w:multiLevelType w:val="hybridMultilevel"/>
    <w:tmpl w:val="587A914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9E7F27"/>
    <w:multiLevelType w:val="hybridMultilevel"/>
    <w:tmpl w:val="3B7EBBBC"/>
    <w:lvl w:ilvl="0" w:tplc="BB6A521A">
      <w:numFmt w:val="bullet"/>
      <w:lvlText w:val="-"/>
      <w:lvlJc w:val="left"/>
      <w:pPr>
        <w:ind w:left="720" w:hanging="360"/>
      </w:pPr>
      <w:rPr>
        <w:rFonts w:ascii="Microsoft Sans Serif" w:eastAsiaTheme="minorHAnsi" w:hAnsi="Microsoft Sans Serif" w:cs="Microsoft Sans Serif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272768"/>
    <w:multiLevelType w:val="hybridMultilevel"/>
    <w:tmpl w:val="504A9B2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C513C1"/>
    <w:multiLevelType w:val="hybridMultilevel"/>
    <w:tmpl w:val="ED4AB30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7C169A"/>
    <w:multiLevelType w:val="hybridMultilevel"/>
    <w:tmpl w:val="18BEAEB8"/>
    <w:lvl w:ilvl="0" w:tplc="6EAC5AF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5906062">
    <w:abstractNumId w:val="4"/>
  </w:num>
  <w:num w:numId="2" w16cid:durableId="836964265">
    <w:abstractNumId w:val="6"/>
  </w:num>
  <w:num w:numId="3" w16cid:durableId="718699541">
    <w:abstractNumId w:val="1"/>
  </w:num>
  <w:num w:numId="4" w16cid:durableId="252671427">
    <w:abstractNumId w:val="2"/>
  </w:num>
  <w:num w:numId="5" w16cid:durableId="1727534068">
    <w:abstractNumId w:val="3"/>
  </w:num>
  <w:num w:numId="6" w16cid:durableId="984505122">
    <w:abstractNumId w:val="0"/>
  </w:num>
  <w:num w:numId="7" w16cid:durableId="1516650894">
    <w:abstractNumId w:val="7"/>
  </w:num>
  <w:num w:numId="8" w16cid:durableId="194722979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988"/>
    <w:rsid w:val="0002437E"/>
    <w:rsid w:val="000420A4"/>
    <w:rsid w:val="00067818"/>
    <w:rsid w:val="00074784"/>
    <w:rsid w:val="0007742E"/>
    <w:rsid w:val="000972EF"/>
    <w:rsid w:val="000E59CC"/>
    <w:rsid w:val="00112184"/>
    <w:rsid w:val="00120629"/>
    <w:rsid w:val="00143907"/>
    <w:rsid w:val="00161F3B"/>
    <w:rsid w:val="001C439D"/>
    <w:rsid w:val="001F4924"/>
    <w:rsid w:val="001F7651"/>
    <w:rsid w:val="002206AC"/>
    <w:rsid w:val="00230037"/>
    <w:rsid w:val="00284B09"/>
    <w:rsid w:val="002860DF"/>
    <w:rsid w:val="002B17B9"/>
    <w:rsid w:val="002F7EBB"/>
    <w:rsid w:val="0035180C"/>
    <w:rsid w:val="00384979"/>
    <w:rsid w:val="003A3EDA"/>
    <w:rsid w:val="003C07D5"/>
    <w:rsid w:val="003C4BF5"/>
    <w:rsid w:val="003D2863"/>
    <w:rsid w:val="003D4A6A"/>
    <w:rsid w:val="003E78D0"/>
    <w:rsid w:val="003F1B44"/>
    <w:rsid w:val="00402988"/>
    <w:rsid w:val="00417079"/>
    <w:rsid w:val="0043724D"/>
    <w:rsid w:val="00496AED"/>
    <w:rsid w:val="004A4A4A"/>
    <w:rsid w:val="004C1DA7"/>
    <w:rsid w:val="004D2564"/>
    <w:rsid w:val="004D772C"/>
    <w:rsid w:val="004F694A"/>
    <w:rsid w:val="0050556E"/>
    <w:rsid w:val="005142B2"/>
    <w:rsid w:val="005403F1"/>
    <w:rsid w:val="0056512C"/>
    <w:rsid w:val="005B7F04"/>
    <w:rsid w:val="00616E25"/>
    <w:rsid w:val="00617AEB"/>
    <w:rsid w:val="006307B1"/>
    <w:rsid w:val="00655705"/>
    <w:rsid w:val="00667825"/>
    <w:rsid w:val="00667FB1"/>
    <w:rsid w:val="00681DDA"/>
    <w:rsid w:val="00684B91"/>
    <w:rsid w:val="006A6FB0"/>
    <w:rsid w:val="00726606"/>
    <w:rsid w:val="00743576"/>
    <w:rsid w:val="00753C69"/>
    <w:rsid w:val="00754812"/>
    <w:rsid w:val="00775892"/>
    <w:rsid w:val="00794921"/>
    <w:rsid w:val="007A315C"/>
    <w:rsid w:val="007B7702"/>
    <w:rsid w:val="0082657C"/>
    <w:rsid w:val="00865185"/>
    <w:rsid w:val="008819C9"/>
    <w:rsid w:val="00883846"/>
    <w:rsid w:val="008A670D"/>
    <w:rsid w:val="009F0CA8"/>
    <w:rsid w:val="009F5BCB"/>
    <w:rsid w:val="00A0151B"/>
    <w:rsid w:val="00A1193A"/>
    <w:rsid w:val="00A317E5"/>
    <w:rsid w:val="00A901F0"/>
    <w:rsid w:val="00AA3F71"/>
    <w:rsid w:val="00AD380E"/>
    <w:rsid w:val="00AF6FB2"/>
    <w:rsid w:val="00B368BF"/>
    <w:rsid w:val="00B375A0"/>
    <w:rsid w:val="00BB1B74"/>
    <w:rsid w:val="00BB56C4"/>
    <w:rsid w:val="00C05455"/>
    <w:rsid w:val="00C13DEF"/>
    <w:rsid w:val="00C36439"/>
    <w:rsid w:val="00C6391F"/>
    <w:rsid w:val="00C82CDE"/>
    <w:rsid w:val="00CB04EA"/>
    <w:rsid w:val="00CF199B"/>
    <w:rsid w:val="00CF2F9E"/>
    <w:rsid w:val="00D06550"/>
    <w:rsid w:val="00D0773F"/>
    <w:rsid w:val="00D12A63"/>
    <w:rsid w:val="00D13805"/>
    <w:rsid w:val="00D1469F"/>
    <w:rsid w:val="00D37B3C"/>
    <w:rsid w:val="00D43C2D"/>
    <w:rsid w:val="00DC4223"/>
    <w:rsid w:val="00DE3D15"/>
    <w:rsid w:val="00DF38C4"/>
    <w:rsid w:val="00DF609E"/>
    <w:rsid w:val="00DF66CA"/>
    <w:rsid w:val="00E23873"/>
    <w:rsid w:val="00E35242"/>
    <w:rsid w:val="00E67202"/>
    <w:rsid w:val="00E76D04"/>
    <w:rsid w:val="00E96C41"/>
    <w:rsid w:val="00EB34DE"/>
    <w:rsid w:val="00EC3A81"/>
    <w:rsid w:val="00EF6172"/>
    <w:rsid w:val="00F21FDB"/>
    <w:rsid w:val="00FC0834"/>
    <w:rsid w:val="00FF03E2"/>
    <w:rsid w:val="00FF1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CF1963"/>
  <w15:chartTrackingRefBased/>
  <w15:docId w15:val="{81DC98DD-421D-4D99-AB4A-68D2AD06E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="Times New Roman (Základní text"/>
        <w:sz w:val="24"/>
        <w:szCs w:val="36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1193A"/>
  </w:style>
  <w:style w:type="paragraph" w:styleId="Nadpis1">
    <w:name w:val="heading 1"/>
    <w:basedOn w:val="Normln"/>
    <w:next w:val="Normln"/>
    <w:link w:val="Nadpis1Char"/>
    <w:uiPriority w:val="9"/>
    <w:qFormat/>
    <w:rsid w:val="00A1193A"/>
    <w:pPr>
      <w:spacing w:before="480" w:after="0"/>
      <w:contextualSpacing/>
      <w:outlineLvl w:val="0"/>
    </w:pPr>
    <w:rPr>
      <w:smallCaps/>
      <w:spacing w:val="5"/>
      <w:sz w:val="36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1193A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1193A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1193A"/>
    <w:pPr>
      <w:spacing w:after="0" w:line="271" w:lineRule="auto"/>
      <w:outlineLvl w:val="3"/>
    </w:pPr>
    <w:rPr>
      <w:b/>
      <w:bCs/>
      <w:spacing w:val="5"/>
      <w:szCs w:val="24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1193A"/>
    <w:pPr>
      <w:spacing w:after="0" w:line="271" w:lineRule="auto"/>
      <w:outlineLvl w:val="4"/>
    </w:pPr>
    <w:rPr>
      <w:i/>
      <w:iCs/>
      <w:szCs w:val="24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1193A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1193A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1193A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1193A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1193A"/>
    <w:rPr>
      <w:smallCaps/>
      <w:spacing w:val="5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1193A"/>
    <w:rPr>
      <w:smallCaps/>
      <w:sz w:val="28"/>
      <w:szCs w:val="28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1193A"/>
    <w:rPr>
      <w:i/>
      <w:iCs/>
      <w:smallCaps/>
      <w:spacing w:val="5"/>
      <w:sz w:val="26"/>
      <w:szCs w:val="26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1193A"/>
    <w:rPr>
      <w:b/>
      <w:bCs/>
      <w:spacing w:val="5"/>
      <w:sz w:val="24"/>
      <w:szCs w:val="24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1193A"/>
    <w:rPr>
      <w:i/>
      <w:iCs/>
      <w:sz w:val="24"/>
      <w:szCs w:val="24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1193A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1193A"/>
    <w:rPr>
      <w:b/>
      <w:bCs/>
      <w:i/>
      <w:iCs/>
      <w:color w:val="5A5A5A" w:themeColor="text1" w:themeTint="A5"/>
      <w:sz w:val="20"/>
      <w:szCs w:val="20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1193A"/>
    <w:rPr>
      <w:b/>
      <w:bCs/>
      <w:color w:val="7F7F7F" w:themeColor="text1" w:themeTint="80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1193A"/>
    <w:rPr>
      <w:b/>
      <w:bCs/>
      <w:i/>
      <w:iCs/>
      <w:color w:val="7F7F7F" w:themeColor="text1" w:themeTint="80"/>
      <w:sz w:val="18"/>
      <w:szCs w:val="18"/>
    </w:rPr>
  </w:style>
  <w:style w:type="paragraph" w:styleId="Nzev">
    <w:name w:val="Title"/>
    <w:basedOn w:val="Normln"/>
    <w:next w:val="Normln"/>
    <w:link w:val="NzevChar"/>
    <w:uiPriority w:val="10"/>
    <w:qFormat/>
    <w:rsid w:val="00A1193A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A1193A"/>
    <w:rPr>
      <w:smallCaps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1193A"/>
    <w:rPr>
      <w:i/>
      <w:iCs/>
      <w:smallCaps/>
      <w:spacing w:val="10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1193A"/>
    <w:rPr>
      <w:i/>
      <w:iCs/>
      <w:smallCaps/>
      <w:spacing w:val="10"/>
      <w:sz w:val="28"/>
      <w:szCs w:val="28"/>
    </w:rPr>
  </w:style>
  <w:style w:type="character" w:styleId="Siln">
    <w:name w:val="Strong"/>
    <w:uiPriority w:val="22"/>
    <w:qFormat/>
    <w:rsid w:val="00A1193A"/>
    <w:rPr>
      <w:b/>
      <w:bCs/>
    </w:rPr>
  </w:style>
  <w:style w:type="character" w:styleId="Zdraznn">
    <w:name w:val="Emphasis"/>
    <w:uiPriority w:val="20"/>
    <w:qFormat/>
    <w:rsid w:val="00A1193A"/>
    <w:rPr>
      <w:b/>
      <w:bCs/>
      <w:i/>
      <w:iCs/>
      <w:spacing w:val="10"/>
    </w:rPr>
  </w:style>
  <w:style w:type="paragraph" w:styleId="Bezmezer">
    <w:name w:val="No Spacing"/>
    <w:basedOn w:val="Normln"/>
    <w:link w:val="BezmezerChar"/>
    <w:uiPriority w:val="1"/>
    <w:qFormat/>
    <w:rsid w:val="00A1193A"/>
    <w:pPr>
      <w:spacing w:after="0" w:line="240" w:lineRule="auto"/>
    </w:pPr>
  </w:style>
  <w:style w:type="character" w:customStyle="1" w:styleId="BezmezerChar">
    <w:name w:val="Bez mezer Char"/>
    <w:basedOn w:val="Standardnpsmoodstavce"/>
    <w:link w:val="Bezmezer"/>
    <w:uiPriority w:val="1"/>
    <w:rsid w:val="00A1193A"/>
  </w:style>
  <w:style w:type="paragraph" w:styleId="Odstavecseseznamem">
    <w:name w:val="List Paragraph"/>
    <w:basedOn w:val="Normln"/>
    <w:uiPriority w:val="34"/>
    <w:qFormat/>
    <w:rsid w:val="00A1193A"/>
    <w:pPr>
      <w:ind w:left="720"/>
      <w:contextualSpacing/>
    </w:pPr>
  </w:style>
  <w:style w:type="paragraph" w:styleId="Citt">
    <w:name w:val="Quote"/>
    <w:basedOn w:val="Normln"/>
    <w:next w:val="Normln"/>
    <w:link w:val="CittChar"/>
    <w:uiPriority w:val="29"/>
    <w:qFormat/>
    <w:rsid w:val="00A1193A"/>
    <w:rPr>
      <w:i/>
      <w:iCs/>
    </w:rPr>
  </w:style>
  <w:style w:type="character" w:customStyle="1" w:styleId="CittChar">
    <w:name w:val="Citát Char"/>
    <w:basedOn w:val="Standardnpsmoodstavce"/>
    <w:link w:val="Citt"/>
    <w:uiPriority w:val="29"/>
    <w:rsid w:val="00A1193A"/>
    <w:rPr>
      <w:i/>
      <w:iCs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1193A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1193A"/>
    <w:rPr>
      <w:i/>
      <w:iCs/>
    </w:rPr>
  </w:style>
  <w:style w:type="character" w:styleId="Zdraznnjemn">
    <w:name w:val="Subtle Emphasis"/>
    <w:uiPriority w:val="19"/>
    <w:qFormat/>
    <w:rsid w:val="00A1193A"/>
    <w:rPr>
      <w:i/>
      <w:iCs/>
    </w:rPr>
  </w:style>
  <w:style w:type="character" w:styleId="Zdraznnintenzivn">
    <w:name w:val="Intense Emphasis"/>
    <w:uiPriority w:val="21"/>
    <w:qFormat/>
    <w:rsid w:val="00A1193A"/>
    <w:rPr>
      <w:b/>
      <w:bCs/>
      <w:i/>
      <w:iCs/>
    </w:rPr>
  </w:style>
  <w:style w:type="character" w:styleId="Odkazjemn">
    <w:name w:val="Subtle Reference"/>
    <w:basedOn w:val="Standardnpsmoodstavce"/>
    <w:uiPriority w:val="31"/>
    <w:qFormat/>
    <w:rsid w:val="00A1193A"/>
    <w:rPr>
      <w:smallCaps/>
    </w:rPr>
  </w:style>
  <w:style w:type="character" w:styleId="Odkazintenzivn">
    <w:name w:val="Intense Reference"/>
    <w:uiPriority w:val="32"/>
    <w:qFormat/>
    <w:rsid w:val="00A1193A"/>
    <w:rPr>
      <w:b/>
      <w:bCs/>
      <w:smallCaps/>
    </w:rPr>
  </w:style>
  <w:style w:type="character" w:styleId="Nzevknihy">
    <w:name w:val="Book Title"/>
    <w:basedOn w:val="Standardnpsmoodstavce"/>
    <w:uiPriority w:val="33"/>
    <w:qFormat/>
    <w:rsid w:val="00A1193A"/>
    <w:rPr>
      <w:i/>
      <w:iCs/>
      <w:smallCaps/>
      <w:spacing w:val="5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A1193A"/>
    <w:pPr>
      <w:outlineLvl w:val="9"/>
    </w:pPr>
  </w:style>
  <w:style w:type="paragraph" w:styleId="Zhlav">
    <w:name w:val="header"/>
    <w:basedOn w:val="Normln"/>
    <w:link w:val="ZhlavChar"/>
    <w:uiPriority w:val="99"/>
    <w:unhideWhenUsed/>
    <w:rsid w:val="000972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972EF"/>
  </w:style>
  <w:style w:type="paragraph" w:styleId="Zpat">
    <w:name w:val="footer"/>
    <w:basedOn w:val="Normln"/>
    <w:link w:val="ZpatChar"/>
    <w:uiPriority w:val="99"/>
    <w:unhideWhenUsed/>
    <w:rsid w:val="000972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972EF"/>
  </w:style>
  <w:style w:type="table" w:styleId="Mkatabulky">
    <w:name w:val="Table Grid"/>
    <w:basedOn w:val="Normlntabulka"/>
    <w:uiPriority w:val="39"/>
    <w:rsid w:val="000972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uiPriority w:val="99"/>
    <w:unhideWhenUsed/>
    <w:rsid w:val="000420A4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0420A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etz-bergerbelge.blogspot.com/" TargetMode="External"/><Relationship Id="rId13" Type="http://schemas.openxmlformats.org/officeDocument/2006/relationships/hyperlink" Target="https://creativecommons.org/licenses/by-sa/3.0/" TargetMode="External"/><Relationship Id="rId18" Type="http://schemas.openxmlformats.org/officeDocument/2006/relationships/hyperlink" Target="https://es.wikipedia.org/wiki/Pastor_Belga_Groenendael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en.wikipedia.org/wiki/Tervuren_dog" TargetMode="External"/><Relationship Id="rId7" Type="http://schemas.openxmlformats.org/officeDocument/2006/relationships/image" Target="media/image1.jpg"/><Relationship Id="rId12" Type="http://schemas.openxmlformats.org/officeDocument/2006/relationships/hyperlink" Target="https://pt.wikipedia.org/wiki/Pastor-belga-malinois" TargetMode="External"/><Relationship Id="rId17" Type="http://schemas.openxmlformats.org/officeDocument/2006/relationships/image" Target="media/image5.jpg"/><Relationship Id="rId2" Type="http://schemas.openxmlformats.org/officeDocument/2006/relationships/styles" Target="styles.xml"/><Relationship Id="rId16" Type="http://schemas.openxmlformats.org/officeDocument/2006/relationships/hyperlink" Target="https://creativecommons.org/licenses/by-sa/3.0/" TargetMode="External"/><Relationship Id="rId20" Type="http://schemas.openxmlformats.org/officeDocument/2006/relationships/image" Target="media/image7.jp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pt.wikipedia.org/wiki/Pastor-belga-malinois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pt.wikipedia.org/wiki/Pastor-belga-malinois" TargetMode="External"/><Relationship Id="rId23" Type="http://schemas.openxmlformats.org/officeDocument/2006/relationships/fontTable" Target="fontTable.xml"/><Relationship Id="rId10" Type="http://schemas.openxmlformats.org/officeDocument/2006/relationships/image" Target="media/image3.jpeg"/><Relationship Id="rId19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4.jpeg"/><Relationship Id="rId22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cie\Desktop\DOV\Brno%2024.8\David%20Manua&#769;l+-+KVL+DOO+web.dotx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 2013 –⁠ 2022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David Manuál+-+KVL+DOO+web</Template>
  <TotalTime>17</TotalTime>
  <Pages>1</Pages>
  <Words>460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Veterinární klinika VLTAVA</dc:creator>
  <cp:keywords/>
  <dc:description/>
  <cp:lastModifiedBy>Lucie Míková</cp:lastModifiedBy>
  <cp:revision>11</cp:revision>
  <dcterms:created xsi:type="dcterms:W3CDTF">2025-02-03T22:35:00Z</dcterms:created>
  <dcterms:modified xsi:type="dcterms:W3CDTF">2025-04-27T20:55:00Z</dcterms:modified>
</cp:coreProperties>
</file>